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592FF16A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E36CA1">
        <w:rPr>
          <w:b/>
          <w:noProof/>
          <w:sz w:val="24"/>
        </w:rPr>
        <w:t>4</w:t>
      </w:r>
      <w:r w:rsidR="0032778F">
        <w:rPr>
          <w:b/>
          <w:noProof/>
          <w:sz w:val="24"/>
        </w:rPr>
        <w:t>-bis</w:t>
      </w:r>
      <w:r w:rsidR="00DC5180" w:rsidRPr="0033027D">
        <w:rPr>
          <w:b/>
          <w:noProof/>
          <w:sz w:val="24"/>
        </w:rPr>
        <w:tab/>
      </w:r>
      <w:r w:rsidR="00900260" w:rsidRPr="00900260">
        <w:rPr>
          <w:rFonts w:cs="Arial"/>
          <w:b/>
          <w:bCs/>
          <w:color w:val="808080"/>
          <w:sz w:val="26"/>
          <w:szCs w:val="26"/>
        </w:rPr>
        <w:t>R4-2503562</w:t>
      </w:r>
    </w:p>
    <w:p w14:paraId="63C63B34" w14:textId="6E0477EC" w:rsidR="001512D7" w:rsidRPr="002209E4" w:rsidRDefault="006869C6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Wuhan</w:t>
      </w:r>
      <w:r w:rsidR="007E7D4B" w:rsidRPr="007E7D4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7E7D4B" w:rsidRPr="007E7D4B">
        <w:rPr>
          <w:rFonts w:cs="Arial"/>
          <w:sz w:val="24"/>
          <w:szCs w:val="24"/>
        </w:rPr>
        <w:t xml:space="preserve">, </w:t>
      </w:r>
      <w:r w:rsidR="00624467">
        <w:rPr>
          <w:rFonts w:cs="Arial"/>
          <w:sz w:val="24"/>
          <w:szCs w:val="24"/>
        </w:rPr>
        <w:t>7</w:t>
      </w:r>
      <w:r w:rsidR="007E7D4B" w:rsidRPr="007E7D4B">
        <w:rPr>
          <w:rFonts w:cs="Arial"/>
          <w:sz w:val="24"/>
          <w:szCs w:val="24"/>
        </w:rPr>
        <w:t xml:space="preserve">th – </w:t>
      </w:r>
      <w:r>
        <w:rPr>
          <w:rFonts w:cs="Arial"/>
          <w:sz w:val="24"/>
          <w:szCs w:val="24"/>
        </w:rPr>
        <w:t>1</w:t>
      </w:r>
      <w:r w:rsidR="00624467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th</w:t>
      </w:r>
      <w:r w:rsidR="007E7D4B" w:rsidRPr="007E7D4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="007E7D4B" w:rsidRPr="007E7D4B">
        <w:rPr>
          <w:rFonts w:cs="Arial"/>
          <w:sz w:val="24"/>
          <w:szCs w:val="24"/>
        </w:rPr>
        <w:t>, 202</w:t>
      </w:r>
      <w:r w:rsidR="00624467">
        <w:rPr>
          <w:rFonts w:cs="Arial"/>
          <w:sz w:val="24"/>
          <w:szCs w:val="24"/>
        </w:rPr>
        <w:t>5</w:t>
      </w:r>
      <w:r w:rsidR="00766B19">
        <w:rPr>
          <w:rFonts w:cs="Arial"/>
          <w:sz w:val="24"/>
        </w:rPr>
        <w:br/>
      </w:r>
    </w:p>
    <w:p w14:paraId="3AA07729" w14:textId="01CA99D8" w:rsidR="0010618D" w:rsidRPr="005E4466" w:rsidRDefault="000F7ECB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46223">
        <w:rPr>
          <w:rFonts w:ascii="Arial" w:hAnsi="Arial" w:cs="Arial"/>
          <w:b/>
        </w:rPr>
        <w:t xml:space="preserve">n1 NS_05 and NS_05U </w:t>
      </w:r>
      <w:r w:rsidR="003678E0">
        <w:rPr>
          <w:rFonts w:ascii="Arial" w:hAnsi="Arial" w:cs="Arial"/>
          <w:b/>
        </w:rPr>
        <w:t>P</w:t>
      </w:r>
      <w:r w:rsidR="006869C6">
        <w:rPr>
          <w:rFonts w:ascii="Arial" w:hAnsi="Arial" w:cs="Arial"/>
          <w:b/>
        </w:rPr>
        <w:t>C2</w:t>
      </w:r>
      <w:r w:rsidR="003678E0">
        <w:rPr>
          <w:rFonts w:ascii="Arial" w:hAnsi="Arial" w:cs="Arial"/>
          <w:b/>
        </w:rPr>
        <w:t xml:space="preserve"> </w:t>
      </w:r>
      <w:r w:rsidR="00446223">
        <w:rPr>
          <w:rFonts w:ascii="Arial" w:hAnsi="Arial" w:cs="Arial"/>
          <w:b/>
        </w:rPr>
        <w:t>A</w:t>
      </w:r>
      <w:r w:rsidR="00376437">
        <w:rPr>
          <w:rFonts w:ascii="Arial" w:hAnsi="Arial" w:cs="Arial"/>
          <w:b/>
        </w:rPr>
        <w:t>-</w:t>
      </w:r>
      <w:r w:rsidR="00446223">
        <w:rPr>
          <w:rFonts w:ascii="Arial" w:hAnsi="Arial" w:cs="Arial"/>
          <w:b/>
        </w:rPr>
        <w:t xml:space="preserve">MPR </w:t>
      </w:r>
      <w:bookmarkEnd w:id="0"/>
      <w:r w:rsidR="00CE7A20">
        <w:rPr>
          <w:rFonts w:ascii="Arial" w:hAnsi="Arial" w:cs="Arial"/>
          <w:b/>
        </w:rPr>
        <w:t>proposal</w:t>
      </w:r>
    </w:p>
    <w:p w14:paraId="0CE6441A" w14:textId="13F927C3" w:rsidR="0010618D" w:rsidRPr="005E4466" w:rsidRDefault="002B09A1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E59B8C1" w14:textId="1F608047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71039">
        <w:rPr>
          <w:rFonts w:ascii="Arial" w:hAnsi="Arial" w:cs="Arial"/>
          <w:b/>
        </w:rPr>
        <w:t>5</w:t>
      </w:r>
      <w:r w:rsidR="00FF3405">
        <w:rPr>
          <w:rFonts w:ascii="Arial" w:hAnsi="Arial" w:cs="Arial"/>
          <w:b/>
        </w:rPr>
        <w:t>.</w:t>
      </w:r>
      <w:r w:rsidR="00971039">
        <w:rPr>
          <w:rFonts w:ascii="Arial" w:hAnsi="Arial" w:cs="Arial"/>
          <w:b/>
        </w:rPr>
        <w:t>3</w:t>
      </w:r>
      <w:r w:rsidR="00FF3405">
        <w:rPr>
          <w:rFonts w:ascii="Arial" w:hAnsi="Arial" w:cs="Arial"/>
          <w:b/>
        </w:rPr>
        <w:t>.</w:t>
      </w:r>
      <w:r w:rsidR="0070322E">
        <w:rPr>
          <w:rFonts w:ascii="Arial" w:hAnsi="Arial" w:cs="Arial"/>
          <w:b/>
        </w:rPr>
        <w:t>1</w:t>
      </w:r>
    </w:p>
    <w:p w14:paraId="73CE2741" w14:textId="37EEDAEC" w:rsidR="0010618D" w:rsidRPr="005E4466" w:rsidRDefault="0010618D" w:rsidP="00A54971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E36CA1">
        <w:rPr>
          <w:rFonts w:ascii="Arial" w:hAnsi="Arial" w:cs="Arial"/>
          <w:b/>
        </w:rPr>
        <w:t>9</w:t>
      </w:r>
    </w:p>
    <w:p w14:paraId="46C4EC30" w14:textId="70581316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="00C93D45">
        <w:rPr>
          <w:rFonts w:ascii="Arial" w:hAnsi="Arial" w:cs="Arial"/>
          <w:b/>
        </w:rPr>
        <w:tab/>
      </w:r>
      <w:r w:rsidR="0070322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17259B0" w:rsidR="0045428D" w:rsidRDefault="000A567D" w:rsidP="002A1C01">
      <w:pPr>
        <w:pStyle w:val="Heading1"/>
      </w:pPr>
      <w:r>
        <w:t>1.</w:t>
      </w:r>
      <w:r>
        <w:tab/>
      </w:r>
      <w:r w:rsidR="004F7F95">
        <w:t>Background</w:t>
      </w:r>
    </w:p>
    <w:p w14:paraId="362E70DC" w14:textId="58602002" w:rsidR="00777E6E" w:rsidRDefault="000C6141" w:rsidP="00B76BA1">
      <w:pPr>
        <w:jc w:val="both"/>
      </w:pPr>
      <w:r>
        <w:t xml:space="preserve">n1 NS_05 </w:t>
      </w:r>
      <w:r w:rsidR="00D30695">
        <w:t xml:space="preserve">requirements are relaxed </w:t>
      </w:r>
      <w:r w:rsidR="006548D1">
        <w:t>since the PHS service is closed. However, the DECT service in the same range 1884.5MHz</w:t>
      </w:r>
      <w:r w:rsidR="00E13944">
        <w:t xml:space="preserve"> </w:t>
      </w:r>
      <w:r w:rsidR="006548D1">
        <w:t>-</w:t>
      </w:r>
      <w:r w:rsidR="00E13944">
        <w:t xml:space="preserve"> 1915.7MHz must still be protected in Japan. The </w:t>
      </w:r>
      <w:r w:rsidR="009362E3">
        <w:t>updated Japanese regulations were capture</w:t>
      </w:r>
      <w:r w:rsidR="005B2C08">
        <w:t>d,</w:t>
      </w:r>
      <w:r w:rsidR="009362E3">
        <w:t xml:space="preserve"> the </w:t>
      </w:r>
      <w:r w:rsidR="00E13944">
        <w:t xml:space="preserve">PHS </w:t>
      </w:r>
      <w:r w:rsidR="00BF3E3B">
        <w:t xml:space="preserve">protection requirement </w:t>
      </w:r>
      <w:r w:rsidR="00EB6CB9">
        <w:t>was modified to protect DECT</w:t>
      </w:r>
      <w:r w:rsidR="0041249C">
        <w:t xml:space="preserve"> [1]</w:t>
      </w:r>
      <w:r w:rsidR="005B2C08">
        <w:t>,</w:t>
      </w:r>
      <w:r w:rsidR="00EB6CB9">
        <w:t xml:space="preserve"> and </w:t>
      </w:r>
      <w:r w:rsidR="004934D5">
        <w:t xml:space="preserve">PC3 </w:t>
      </w:r>
      <w:r w:rsidR="0099029B">
        <w:t>A-MPR</w:t>
      </w:r>
      <w:r w:rsidR="00430211">
        <w:t xml:space="preserve"> </w:t>
      </w:r>
      <w:r w:rsidR="00AD4A46">
        <w:t xml:space="preserve">definitions and values </w:t>
      </w:r>
      <w:r w:rsidR="001710A7">
        <w:t>were</w:t>
      </w:r>
      <w:r w:rsidR="00AD4A46">
        <w:t xml:space="preserve"> agreed in W</w:t>
      </w:r>
      <w:r w:rsidR="00D459BA">
        <w:t>F [2]</w:t>
      </w:r>
      <w:r w:rsidR="00430211">
        <w:t xml:space="preserve"> </w:t>
      </w:r>
      <w:r w:rsidR="003A17FD">
        <w:t>for NS_05</w:t>
      </w:r>
      <w:r w:rsidR="00B42FB7">
        <w:t xml:space="preserve"> requirement</w:t>
      </w:r>
      <w:r w:rsidR="004934D5">
        <w:t xml:space="preserve"> in the previous meeting</w:t>
      </w:r>
      <w:r w:rsidR="003A17FD">
        <w:t>.</w:t>
      </w:r>
      <w:r w:rsidR="007643F2">
        <w:t xml:space="preserve"> </w:t>
      </w:r>
      <w:r w:rsidR="00AD4A46">
        <w:t xml:space="preserve">This paper </w:t>
      </w:r>
      <w:r w:rsidR="00AE413B">
        <w:t xml:space="preserve">proposes </w:t>
      </w:r>
      <w:r w:rsidR="004934D5">
        <w:t xml:space="preserve">PC2 </w:t>
      </w:r>
      <w:r w:rsidR="00AE413B">
        <w:t>A</w:t>
      </w:r>
      <w:r w:rsidR="001710A7">
        <w:t>-</w:t>
      </w:r>
      <w:r w:rsidR="00AE413B">
        <w:t>MPR regions</w:t>
      </w:r>
      <w:r w:rsidR="001710A7">
        <w:t xml:space="preserve"> and values</w:t>
      </w:r>
      <w:r w:rsidR="00AE413B">
        <w:t xml:space="preserve"> for NS_05</w:t>
      </w:r>
      <w:r w:rsidR="004934D5">
        <w:t xml:space="preserve"> and NS_05</w:t>
      </w:r>
      <w:r w:rsidR="00AE413B">
        <w:t>U requirement</w:t>
      </w:r>
      <w:r w:rsidR="004934D5">
        <w:t xml:space="preserve"> </w:t>
      </w:r>
      <w:r w:rsidR="00FF63B0">
        <w:t>fo</w:t>
      </w:r>
      <w:r w:rsidR="00653679">
        <w:t>r</w:t>
      </w:r>
      <w:r w:rsidR="00FF63B0">
        <w:t xml:space="preserve"> </w:t>
      </w:r>
      <w:r w:rsidR="00653679">
        <w:t>5MHz, 10MHz, 15MHz and 20MHz channel bandwidths</w:t>
      </w:r>
      <w:r w:rsidR="00E92D5A">
        <w:t xml:space="preserve"> for various waveforms and modulation orders.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FB92516" w14:textId="0B8E399F" w:rsidR="00972155" w:rsidRDefault="00972155" w:rsidP="00972155">
      <w:pPr>
        <w:pStyle w:val="Heading2"/>
      </w:pPr>
      <w:r>
        <w:t>2.1</w:t>
      </w:r>
      <w:r>
        <w:tab/>
      </w:r>
      <w:r w:rsidR="00E16575">
        <w:t xml:space="preserve">Measurement and simulation </w:t>
      </w:r>
      <w:r w:rsidR="008504A9">
        <w:t>assumptions</w:t>
      </w:r>
    </w:p>
    <w:p w14:paraId="7594DD79" w14:textId="77777777" w:rsidR="00A54971" w:rsidRPr="00A54971" w:rsidRDefault="00A54971" w:rsidP="00A54971"/>
    <w:p w14:paraId="74924272" w14:textId="4596EC0A" w:rsidR="00CB6A7B" w:rsidRDefault="00163A0C" w:rsidP="00BE6476">
      <w:pPr>
        <w:jc w:val="both"/>
        <w:rPr>
          <w:bCs/>
        </w:rPr>
      </w:pPr>
      <w:r>
        <w:rPr>
          <w:bCs/>
        </w:rPr>
        <w:t xml:space="preserve">We </w:t>
      </w:r>
      <w:proofErr w:type="spellStart"/>
      <w:r w:rsidR="009F3575">
        <w:rPr>
          <w:bCs/>
        </w:rPr>
        <w:t>analy</w:t>
      </w:r>
      <w:r w:rsidR="00E30A0B">
        <w:rPr>
          <w:bCs/>
        </w:rPr>
        <w:t>ze</w:t>
      </w:r>
      <w:proofErr w:type="spellEnd"/>
      <w:r w:rsidR="00E30A0B">
        <w:rPr>
          <w:bCs/>
        </w:rPr>
        <w:t xml:space="preserve"> the </w:t>
      </w:r>
      <w:r w:rsidR="00E92D5A">
        <w:rPr>
          <w:bCs/>
        </w:rPr>
        <w:t xml:space="preserve">PC2 </w:t>
      </w:r>
      <w:r w:rsidR="00E30A0B">
        <w:rPr>
          <w:bCs/>
        </w:rPr>
        <w:t xml:space="preserve">A-MPR </w:t>
      </w:r>
      <w:r w:rsidR="00BE34C9">
        <w:rPr>
          <w:bCs/>
        </w:rPr>
        <w:t>regions and values for n1 NS_05 and NS_05U</w:t>
      </w:r>
      <w:r w:rsidR="00640F53">
        <w:rPr>
          <w:bCs/>
        </w:rPr>
        <w:t xml:space="preserve"> with the </w:t>
      </w:r>
      <w:r w:rsidR="00426467">
        <w:rPr>
          <w:bCs/>
        </w:rPr>
        <w:t xml:space="preserve">modified PHS </w:t>
      </w:r>
      <w:r w:rsidR="00640F53">
        <w:rPr>
          <w:bCs/>
        </w:rPr>
        <w:t>requirements</w:t>
      </w:r>
      <w:r w:rsidR="00782FB2">
        <w:rPr>
          <w:bCs/>
        </w:rPr>
        <w:t>,</w:t>
      </w:r>
      <w:r w:rsidR="00BE34C9">
        <w:rPr>
          <w:bCs/>
        </w:rPr>
        <w:t xml:space="preserve"> through simulations and me</w:t>
      </w:r>
      <w:r w:rsidR="003F6E78">
        <w:rPr>
          <w:bCs/>
        </w:rPr>
        <w:t>asurements</w:t>
      </w:r>
      <w:r w:rsidR="00782FB2">
        <w:rPr>
          <w:bCs/>
        </w:rPr>
        <w:t xml:space="preserve">. </w:t>
      </w:r>
    </w:p>
    <w:p w14:paraId="32C21202" w14:textId="3DF76260" w:rsidR="00985E00" w:rsidRPr="00CD328C" w:rsidRDefault="00985E00" w:rsidP="00BE6476">
      <w:pPr>
        <w:jc w:val="both"/>
        <w:rPr>
          <w:bCs/>
        </w:rPr>
      </w:pPr>
      <w:r>
        <w:rPr>
          <w:bCs/>
        </w:rPr>
        <w:t xml:space="preserve">The </w:t>
      </w:r>
      <w:r w:rsidR="00CD328C">
        <w:rPr>
          <w:bCs/>
        </w:rPr>
        <w:t>simulations and measurements were</w:t>
      </w:r>
      <w:r>
        <w:rPr>
          <w:bCs/>
        </w:rPr>
        <w:t xml:space="preserve"> done for channel bandwidths </w:t>
      </w:r>
      <w:r>
        <w:t>5MHz, 10MHz, 15MHz and 20MHz</w:t>
      </w:r>
      <w:r w:rsidR="00CD328C">
        <w:t xml:space="preserve">, wherein the channels were </w:t>
      </w:r>
      <w:proofErr w:type="spellStart"/>
      <w:r w:rsidR="00CD328C">
        <w:t>analyzed</w:t>
      </w:r>
      <w:proofErr w:type="spellEnd"/>
      <w:r w:rsidR="00CD328C">
        <w:t xml:space="preserve"> at different F</w:t>
      </w:r>
      <w:r w:rsidR="00CD328C" w:rsidRPr="00CD328C">
        <w:rPr>
          <w:vertAlign w:val="subscript"/>
        </w:rPr>
        <w:t>c</w:t>
      </w:r>
      <w:r w:rsidR="00CD328C">
        <w:rPr>
          <w:vertAlign w:val="subscript"/>
        </w:rPr>
        <w:t xml:space="preserve"> </w:t>
      </w:r>
      <w:r w:rsidR="00A453B9">
        <w:t>values</w:t>
      </w:r>
      <w:r w:rsidR="0069407F">
        <w:t xml:space="preserve">, </w:t>
      </w:r>
      <w:r w:rsidR="00BE6476">
        <w:t>and A-MPR values were proposed accounting for implementation margin</w:t>
      </w:r>
      <w:r w:rsidR="006775AE">
        <w:t>.</w:t>
      </w:r>
    </w:p>
    <w:p w14:paraId="64B1E279" w14:textId="285A802D" w:rsidR="008504A9" w:rsidRDefault="00782FB2" w:rsidP="008504A9">
      <w:pPr>
        <w:rPr>
          <w:bCs/>
        </w:rPr>
      </w:pPr>
      <w:r>
        <w:rPr>
          <w:bCs/>
        </w:rPr>
        <w:t xml:space="preserve">We also </w:t>
      </w:r>
      <w:r w:rsidR="007A6D9F">
        <w:rPr>
          <w:bCs/>
        </w:rPr>
        <w:t>use the following impairment levels</w:t>
      </w:r>
      <w:r w:rsidR="00A453B9">
        <w:rPr>
          <w:bCs/>
        </w:rPr>
        <w:t xml:space="preserve"> in our measurements and simulations</w:t>
      </w:r>
      <w:r w:rsidR="008F29F7">
        <w:rPr>
          <w:bCs/>
        </w:rPr>
        <w:t>:</w:t>
      </w:r>
    </w:p>
    <w:p w14:paraId="18A959E9" w14:textId="4A80F7D7" w:rsidR="001E408D" w:rsidRDefault="001E408D" w:rsidP="001E408D">
      <w:pPr>
        <w:numPr>
          <w:ilvl w:val="0"/>
          <w:numId w:val="42"/>
        </w:numPr>
        <w:rPr>
          <w:bCs/>
        </w:rPr>
      </w:pPr>
      <w:r>
        <w:rPr>
          <w:bCs/>
        </w:rPr>
        <w:t>PC2</w:t>
      </w:r>
    </w:p>
    <w:p w14:paraId="00780D78" w14:textId="3C20F453" w:rsidR="001E408D" w:rsidRPr="001E408D" w:rsidRDefault="001E408D" w:rsidP="00900E94">
      <w:pPr>
        <w:numPr>
          <w:ilvl w:val="0"/>
          <w:numId w:val="42"/>
        </w:numPr>
        <w:rPr>
          <w:bCs/>
        </w:rPr>
      </w:pPr>
      <w:r w:rsidRPr="001E408D">
        <w:rPr>
          <w:bCs/>
        </w:rPr>
        <w:t>Calibration: 1dB MPR: DFT-s-OFDM QPSK BW20MHz, 100RB0</w:t>
      </w:r>
    </w:p>
    <w:p w14:paraId="52059423" w14:textId="5DAE3D71" w:rsidR="00DA07E4" w:rsidRDefault="00DA07E4" w:rsidP="00DA07E4">
      <w:pPr>
        <w:numPr>
          <w:ilvl w:val="0"/>
          <w:numId w:val="42"/>
        </w:numPr>
        <w:rPr>
          <w:bCs/>
        </w:rPr>
      </w:pPr>
      <w:r>
        <w:rPr>
          <w:bCs/>
        </w:rPr>
        <w:t>Carrier feedthrough = -28dBc</w:t>
      </w:r>
    </w:p>
    <w:p w14:paraId="74ED63F5" w14:textId="77777777" w:rsidR="00CB6A7B" w:rsidRDefault="00DA07E4" w:rsidP="00CB6A7B">
      <w:pPr>
        <w:numPr>
          <w:ilvl w:val="0"/>
          <w:numId w:val="42"/>
        </w:numPr>
        <w:rPr>
          <w:bCs/>
        </w:rPr>
      </w:pPr>
      <w:r>
        <w:rPr>
          <w:bCs/>
        </w:rPr>
        <w:t>Image = -28dBc</w:t>
      </w:r>
    </w:p>
    <w:p w14:paraId="44F79DA0" w14:textId="766AA94A" w:rsidR="008504A9" w:rsidRPr="00CB6A7B" w:rsidRDefault="00DA07E4" w:rsidP="00CB6A7B">
      <w:pPr>
        <w:numPr>
          <w:ilvl w:val="0"/>
          <w:numId w:val="42"/>
        </w:numPr>
        <w:rPr>
          <w:bCs/>
        </w:rPr>
      </w:pPr>
      <w:r w:rsidRPr="00CB6A7B">
        <w:rPr>
          <w:bCs/>
        </w:rPr>
        <w:t>CIM3 = -60dBc</w:t>
      </w:r>
    </w:p>
    <w:p w14:paraId="4D240FAB" w14:textId="77777777" w:rsidR="00A54971" w:rsidRDefault="00A54971" w:rsidP="00CB6A7B">
      <w:pPr>
        <w:rPr>
          <w:bCs/>
        </w:rPr>
      </w:pPr>
    </w:p>
    <w:p w14:paraId="7A1F8B69" w14:textId="77777777" w:rsidR="00A54971" w:rsidRDefault="00A54971" w:rsidP="00CB6A7B">
      <w:pPr>
        <w:rPr>
          <w:bCs/>
        </w:rPr>
      </w:pPr>
    </w:p>
    <w:p w14:paraId="123C0BBF" w14:textId="77777777" w:rsidR="00A54971" w:rsidRDefault="00A54971" w:rsidP="00CB6A7B">
      <w:pPr>
        <w:rPr>
          <w:bCs/>
        </w:rPr>
      </w:pPr>
    </w:p>
    <w:p w14:paraId="709F9781" w14:textId="77777777" w:rsidR="00734BF9" w:rsidRDefault="00734BF9" w:rsidP="00537CE8">
      <w:pPr>
        <w:pStyle w:val="Heading2"/>
      </w:pPr>
    </w:p>
    <w:p w14:paraId="07C62A04" w14:textId="77777777" w:rsidR="00734BF9" w:rsidRPr="00734BF9" w:rsidRDefault="00734BF9" w:rsidP="00734BF9"/>
    <w:p w14:paraId="7F69A7A1" w14:textId="2E904B25" w:rsidR="00045B19" w:rsidRDefault="00537CE8" w:rsidP="00537CE8">
      <w:pPr>
        <w:pStyle w:val="Heading2"/>
      </w:pPr>
      <w:r>
        <w:lastRenderedPageBreak/>
        <w:t>2.</w:t>
      </w:r>
      <w:r w:rsidR="00972155">
        <w:t>2</w:t>
      </w:r>
      <w:r>
        <w:t xml:space="preserve"> </w:t>
      </w:r>
      <w:r w:rsidR="004F7F95">
        <w:tab/>
      </w:r>
      <w:r w:rsidR="00C20D87">
        <w:t>Agreement</w:t>
      </w:r>
    </w:p>
    <w:p w14:paraId="3DA63D06" w14:textId="692BC966" w:rsidR="00691B27" w:rsidRPr="00691B27" w:rsidRDefault="00691B27" w:rsidP="00691B27">
      <w:pPr>
        <w:pStyle w:val="Heading3"/>
      </w:pPr>
      <w:r>
        <w:t>2.</w:t>
      </w:r>
      <w:r w:rsidR="00972155">
        <w:t>2</w:t>
      </w:r>
      <w:r>
        <w:t>.1</w:t>
      </w:r>
      <w:r>
        <w:tab/>
      </w:r>
      <w:r w:rsidR="00777A0D">
        <w:t xml:space="preserve">Proposed </w:t>
      </w:r>
      <w:r w:rsidR="003678E0">
        <w:t>PC</w:t>
      </w:r>
      <w:r w:rsidR="008824E2">
        <w:t>2</w:t>
      </w:r>
      <w:r w:rsidR="003678E0">
        <w:t xml:space="preserve"> </w:t>
      </w:r>
      <w:r>
        <w:t>NS_05</w:t>
      </w:r>
      <w:r w:rsidR="00F9390F">
        <w:t xml:space="preserve"> and NS_05U</w:t>
      </w:r>
      <w:r>
        <w:t xml:space="preserve"> A-MPR</w:t>
      </w:r>
      <w:r w:rsidR="00AB11B3">
        <w:t xml:space="preserve"> region definitions </w:t>
      </w:r>
    </w:p>
    <w:p w14:paraId="4FA870C2" w14:textId="0DC214A8" w:rsidR="00FA585C" w:rsidRDefault="004244B6" w:rsidP="00275AE7">
      <w:r>
        <w:t xml:space="preserve">Shown below </w:t>
      </w:r>
      <w:r w:rsidR="002D4C9A">
        <w:t xml:space="preserve">in </w:t>
      </w:r>
      <w:r w:rsidR="00A11E57">
        <w:t>Table 1</w:t>
      </w:r>
      <w:r w:rsidR="00096AE4">
        <w:t xml:space="preserve"> </w:t>
      </w:r>
      <w:r>
        <w:t>is the</w:t>
      </w:r>
      <w:r w:rsidR="00D02916">
        <w:t xml:space="preserve"> </w:t>
      </w:r>
      <w:r w:rsidR="006A552A">
        <w:t xml:space="preserve">proposed PC2 A-MPR regions for n1 NS_05 and NS_05U </w:t>
      </w:r>
    </w:p>
    <w:p w14:paraId="78ED4026" w14:textId="47E6B8D4" w:rsidR="00A5368B" w:rsidRDefault="00A11E57" w:rsidP="00275AE7">
      <w:r>
        <w:t>Table 1 also</w:t>
      </w:r>
      <w:r w:rsidR="006A552A">
        <w:t xml:space="preserve"> i</w:t>
      </w:r>
      <w:r w:rsidR="006701BF">
        <w:t xml:space="preserve">ncludes </w:t>
      </w:r>
      <w:r w:rsidR="006A552A">
        <w:t>a note</w:t>
      </w:r>
      <w:r w:rsidR="008062B4">
        <w:t xml:space="preserve"> to account for NS_05U A-MPR</w:t>
      </w:r>
      <w:r w:rsidR="006A552A">
        <w:t xml:space="preserve"> region</w:t>
      </w:r>
      <w:r w:rsidR="008062B4">
        <w:t>.</w:t>
      </w:r>
    </w:p>
    <w:tbl>
      <w:tblPr>
        <w:tblpPr w:leftFromText="180" w:rightFromText="180" w:vertAnchor="page" w:horzAnchor="margin" w:tblpXSpec="center" w:tblpY="3658"/>
        <w:tblW w:w="1053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7"/>
        <w:gridCol w:w="1937"/>
        <w:gridCol w:w="1890"/>
        <w:gridCol w:w="2098"/>
        <w:gridCol w:w="1937"/>
        <w:gridCol w:w="1851"/>
      </w:tblGrid>
      <w:tr w:rsidR="00927CFE" w:rsidRPr="00AA7E6D" w14:paraId="4F1E01E5" w14:textId="77777777" w:rsidTr="00705A36">
        <w:trPr>
          <w:trHeight w:val="135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8D4889" w14:textId="63403D6B" w:rsidR="00EB3C45" w:rsidRPr="00AA7E6D" w:rsidRDefault="00EB3C45" w:rsidP="00927CFE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AA7E6D">
              <w:rPr>
                <w:rFonts w:ascii="Calibri" w:hAnsi="Calibri" w:cs="Calibri"/>
                <w:b/>
                <w:bCs/>
                <w:color w:val="FFFFFF"/>
                <w:kern w:val="24"/>
                <w:lang w:val="en-US" w:eastAsia="en-US"/>
              </w:rPr>
              <w:t>NS_05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248018" w14:textId="3A6BD150" w:rsidR="00EB3C45" w:rsidRPr="00AA7E6D" w:rsidRDefault="00167FBF" w:rsidP="00167FBF">
            <w:pPr>
              <w:spacing w:after="0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kern w:val="24"/>
                <w:lang w:val="en-US" w:eastAsia="en-US"/>
              </w:rPr>
              <w:t xml:space="preserve">Fc </w:t>
            </w:r>
            <w:r w:rsidRPr="00167FBF">
              <w:rPr>
                <w:rFonts w:ascii="Calibri" w:hAnsi="Calibri" w:cs="Calibri"/>
                <w:b/>
                <w:bCs/>
                <w:color w:val="FFFFFF"/>
                <w:kern w:val="24"/>
                <w:lang w:val="en-US" w:eastAsia="en-US"/>
              </w:rPr>
              <w:t>(M</w:t>
            </w:r>
            <w:r>
              <w:rPr>
                <w:rFonts w:ascii="Calibri" w:hAnsi="Calibri" w:cs="Calibri"/>
                <w:b/>
                <w:bCs/>
                <w:color w:val="FFFFFF"/>
                <w:kern w:val="24"/>
                <w:lang w:val="en-US" w:eastAsia="en-US"/>
              </w:rPr>
              <w:t>Hz</w:t>
            </w:r>
            <w:r w:rsidRPr="00167FBF">
              <w:rPr>
                <w:rFonts w:ascii="Calibri" w:hAnsi="Calibri" w:cs="Calibri"/>
                <w:b/>
                <w:bCs/>
                <w:color w:val="FFFFFF"/>
                <w:kern w:val="24"/>
                <w:lang w:val="en-US" w:eastAsia="en-US"/>
              </w:rPr>
              <w:t>)</w:t>
            </w:r>
          </w:p>
        </w:tc>
        <w:tc>
          <w:tcPr>
            <w:tcW w:w="398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52E7C5" w14:textId="77777777" w:rsidR="00EB3C45" w:rsidRPr="00AA7E6D" w:rsidRDefault="00EB3C45" w:rsidP="00167FBF">
            <w:pPr>
              <w:spacing w:after="0"/>
              <w:jc w:val="center"/>
              <w:rPr>
                <w:rFonts w:ascii="Arial" w:hAnsi="Arial" w:cs="Arial"/>
                <w:lang w:val="en-US" w:eastAsia="en-US"/>
              </w:rPr>
            </w:pPr>
            <w:r w:rsidRPr="00AA7E6D">
              <w:rPr>
                <w:rFonts w:ascii="Calibri" w:hAnsi="Calibri" w:cs="Calibri"/>
                <w:b/>
                <w:bCs/>
                <w:color w:val="FFFFFF"/>
                <w:kern w:val="24"/>
                <w:lang w:val="en-US" w:eastAsia="en-US"/>
              </w:rPr>
              <w:t>Region A1</w:t>
            </w:r>
          </w:p>
        </w:tc>
        <w:tc>
          <w:tcPr>
            <w:tcW w:w="378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23C3E" w14:textId="77777777" w:rsidR="00EB3C45" w:rsidRPr="00AA7E6D" w:rsidRDefault="00EB3C45" w:rsidP="00167FBF">
            <w:pPr>
              <w:spacing w:after="0"/>
              <w:jc w:val="center"/>
              <w:rPr>
                <w:rFonts w:ascii="Arial" w:hAnsi="Arial" w:cs="Arial"/>
                <w:lang w:val="en-US" w:eastAsia="en-US"/>
              </w:rPr>
            </w:pPr>
            <w:r w:rsidRPr="00AA7E6D">
              <w:rPr>
                <w:rFonts w:ascii="Calibri" w:hAnsi="Calibri" w:cs="Calibri"/>
                <w:b/>
                <w:bCs/>
                <w:color w:val="FFFFFF"/>
                <w:kern w:val="24"/>
                <w:lang w:val="en-US" w:eastAsia="en-US"/>
              </w:rPr>
              <w:t>Region A2</w:t>
            </w:r>
          </w:p>
        </w:tc>
      </w:tr>
      <w:tr w:rsidR="00705A36" w:rsidRPr="00AA7E6D" w14:paraId="2C7AF150" w14:textId="77777777" w:rsidTr="00705A36">
        <w:trPr>
          <w:trHeight w:val="134"/>
        </w:trPr>
        <w:tc>
          <w:tcPr>
            <w:tcW w:w="8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3B9332" w14:textId="77777777" w:rsidR="00EB3C45" w:rsidRPr="00AA7E6D" w:rsidRDefault="00EB3C45" w:rsidP="00927CFE">
            <w:pPr>
              <w:spacing w:after="0"/>
            </w:pPr>
          </w:p>
        </w:tc>
        <w:tc>
          <w:tcPr>
            <w:tcW w:w="19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8AB950" w14:textId="67E795D4" w:rsidR="00EB3C45" w:rsidRPr="00AA7E6D" w:rsidRDefault="00EB3C45" w:rsidP="00927CFE">
            <w:pPr>
              <w:spacing w:after="0"/>
            </w:pPr>
          </w:p>
        </w:tc>
        <w:tc>
          <w:tcPr>
            <w:tcW w:w="18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3E4DD" w14:textId="77777777" w:rsidR="00EB3C45" w:rsidRPr="00AA7E6D" w:rsidRDefault="00EB3C45" w:rsidP="00927CFE">
            <w:pPr>
              <w:spacing w:after="0"/>
            </w:pPr>
            <w:r>
              <w:t>LCRB</w:t>
            </w:r>
          </w:p>
        </w:tc>
        <w:tc>
          <w:tcPr>
            <w:tcW w:w="20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9FD1F8" w14:textId="46C268AF" w:rsidR="00EB3C45" w:rsidRPr="00AA7E6D" w:rsidRDefault="00EB3C45" w:rsidP="00927CFE">
            <w:pPr>
              <w:spacing w:after="0"/>
            </w:pPr>
            <w:r>
              <w:t>R</w:t>
            </w:r>
            <w:r w:rsidR="00C33922" w:rsidRPr="00BF0D9F">
              <w:t>B</w:t>
            </w:r>
            <w:r>
              <w:t>start</w:t>
            </w:r>
          </w:p>
        </w:tc>
        <w:tc>
          <w:tcPr>
            <w:tcW w:w="19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46FAAC" w14:textId="77777777" w:rsidR="00EB3C45" w:rsidRPr="00AA7E6D" w:rsidRDefault="00EB3C45" w:rsidP="00927CFE">
            <w:pPr>
              <w:spacing w:after="0"/>
            </w:pPr>
            <w:r>
              <w:t>LCRB</w:t>
            </w:r>
          </w:p>
        </w:tc>
        <w:tc>
          <w:tcPr>
            <w:tcW w:w="18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0B81AF" w14:textId="6FF1612E" w:rsidR="00EB3C45" w:rsidRPr="00AA7E6D" w:rsidRDefault="00EB3C45" w:rsidP="00927CFE">
            <w:pPr>
              <w:spacing w:after="0"/>
            </w:pPr>
            <w:r>
              <w:t>R</w:t>
            </w:r>
            <w:r w:rsidR="00C33922" w:rsidRPr="00BF0D9F">
              <w:t>B</w:t>
            </w:r>
            <w:r>
              <w:t>start</w:t>
            </w:r>
          </w:p>
        </w:tc>
      </w:tr>
      <w:tr w:rsidR="00705A36" w:rsidRPr="00AA7E6D" w14:paraId="23F2B72E" w14:textId="77777777" w:rsidTr="00705A36">
        <w:trPr>
          <w:trHeight w:val="97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862A2" w14:textId="77777777" w:rsidR="00EB3C45" w:rsidRPr="00AA7E6D" w:rsidRDefault="00EB3C45" w:rsidP="00927CFE">
            <w:pPr>
              <w:spacing w:after="0"/>
            </w:pPr>
            <w:r>
              <w:t>5M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C88CA" w14:textId="77777777" w:rsidR="00EB3C45" w:rsidRPr="00AA7E6D" w:rsidRDefault="00EB3C45" w:rsidP="00927CFE">
            <w:pPr>
              <w:spacing w:after="0"/>
            </w:pP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8801C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3753AA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18205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  <w:tc>
          <w:tcPr>
            <w:tcW w:w="1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5A474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</w:tr>
      <w:tr w:rsidR="00705A36" w:rsidRPr="00AA7E6D" w14:paraId="358F5CA8" w14:textId="77777777" w:rsidTr="00705A36">
        <w:trPr>
          <w:trHeight w:val="621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6A2CAA" w14:textId="77777777" w:rsidR="00EB3C45" w:rsidRPr="00AA7E6D" w:rsidRDefault="00EB3C45" w:rsidP="00927CFE">
            <w:pPr>
              <w:spacing w:after="0"/>
            </w:pPr>
            <w:r>
              <w:t>10M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03E23" w14:textId="77777777" w:rsidR="00EB3C45" w:rsidRPr="00AA7E6D" w:rsidRDefault="00EB3C45" w:rsidP="00927CFE">
            <w:pPr>
              <w:spacing w:after="0"/>
            </w:pPr>
            <w:r>
              <w:t>&lt; 1930.7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445257" w14:textId="5C5D115A" w:rsidR="00EB3C45" w:rsidRPr="00AA7E6D" w:rsidRDefault="00EB3C45" w:rsidP="00927CFE">
            <w:pPr>
              <w:spacing w:after="0"/>
            </w:pPr>
            <w:r w:rsidRPr="00BF0D9F">
              <w:t>≥ 1.35*R</w:t>
            </w:r>
            <w:r w:rsidR="00C33922" w:rsidRPr="00BF0D9F">
              <w:t>B</w:t>
            </w:r>
            <w:r w:rsidRPr="00BF0D9F">
              <w:t>start + 4.32MHz/12/scs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17D4A1" w14:textId="5B63CF3B" w:rsidR="00EB3C45" w:rsidRPr="00AA7E6D" w:rsidRDefault="002D1EE7" w:rsidP="00927CFE">
            <w:pPr>
              <w:spacing w:after="0"/>
            </w:pPr>
            <w:r w:rsidRPr="00BF0D9F">
              <w:t xml:space="preserve">≥ </w:t>
            </w:r>
            <w:r w:rsidR="00EB3C45">
              <w:t>0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451C99" w14:textId="2C4DA7B4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>
              <w:t xml:space="preserve"> 2.16MHz/12/scs</w:t>
            </w:r>
          </w:p>
        </w:tc>
        <w:tc>
          <w:tcPr>
            <w:tcW w:w="1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66F9F1" w14:textId="75E7E24A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>
              <w:t xml:space="preserve"> 1.8MHz/12/scs</w:t>
            </w:r>
          </w:p>
        </w:tc>
      </w:tr>
      <w:tr w:rsidR="00705A36" w:rsidRPr="00AA7E6D" w14:paraId="244B13D6" w14:textId="77777777" w:rsidTr="00705A36">
        <w:trPr>
          <w:trHeight w:val="13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26528" w14:textId="77777777" w:rsidR="00EB3C45" w:rsidRPr="00AA7E6D" w:rsidRDefault="00EB3C45" w:rsidP="00927CFE">
            <w:pPr>
              <w:spacing w:after="0"/>
            </w:pPr>
            <w:r>
              <w:t>10M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F9E5A" w14:textId="77777777" w:rsidR="00EB3C45" w:rsidRPr="00AA7E6D" w:rsidRDefault="00EB3C45" w:rsidP="00927CFE">
            <w:pPr>
              <w:spacing w:after="0"/>
            </w:pP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AAEF9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975CDA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1DB3A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  <w:tc>
          <w:tcPr>
            <w:tcW w:w="1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D43D92" w14:textId="77777777" w:rsidR="00EB3C45" w:rsidRPr="00AA7E6D" w:rsidRDefault="00EB3C45" w:rsidP="00927CFE">
            <w:pPr>
              <w:spacing w:after="0"/>
            </w:pPr>
            <w:r>
              <w:t>N/A</w:t>
            </w:r>
          </w:p>
        </w:tc>
      </w:tr>
      <w:tr w:rsidR="00705A36" w:rsidRPr="00AA7E6D" w14:paraId="757812E4" w14:textId="77777777" w:rsidTr="00705A36">
        <w:trPr>
          <w:trHeight w:val="241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4ADB7" w14:textId="77777777" w:rsidR="00EB3C45" w:rsidRPr="00AA7E6D" w:rsidRDefault="00EB3C45" w:rsidP="00927CFE">
            <w:pPr>
              <w:spacing w:after="0"/>
            </w:pPr>
            <w:r>
              <w:t>15M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C92F6E" w14:textId="7E5A2615" w:rsidR="00EB3C45" w:rsidRPr="00AA7E6D" w:rsidRDefault="00EB3C45" w:rsidP="00927CFE">
            <w:pPr>
              <w:spacing w:after="0"/>
            </w:pPr>
            <w:r>
              <w:t>1927.5</w:t>
            </w:r>
            <w:r w:rsidR="00553863" w:rsidRPr="00BF0D9F">
              <w:t>≤</w:t>
            </w:r>
            <w:r w:rsidR="00C67CBD">
              <w:t>F</w:t>
            </w:r>
            <w:r>
              <w:t>c</w:t>
            </w:r>
            <w:r w:rsidR="00553863" w:rsidRPr="00BF0D9F">
              <w:t>&lt;</w:t>
            </w:r>
            <w:r>
              <w:t>1932.5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CD1794" w14:textId="36A6E3F7" w:rsidR="00EB3C45" w:rsidRPr="00AA7E6D" w:rsidRDefault="00927CFE" w:rsidP="00927CFE">
            <w:pPr>
              <w:spacing w:after="0"/>
            </w:pPr>
            <w:r w:rsidRPr="00BF0D9F">
              <w:t>≥</w:t>
            </w:r>
            <w:r w:rsidR="00EB3C45" w:rsidRPr="00BF0D9F">
              <w:t xml:space="preserve"> RBstart*1.2 + 4.68MHz/12/scs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E5F75" w14:textId="0CA000E8" w:rsidR="00EB3C45" w:rsidRPr="00AA7E6D" w:rsidRDefault="002D1EE7" w:rsidP="00927CFE">
            <w:pPr>
              <w:spacing w:after="0"/>
            </w:pPr>
            <w:r w:rsidRPr="00BF0D9F">
              <w:t xml:space="preserve">≥ </w:t>
            </w:r>
            <w:r w:rsidR="00EB3C45">
              <w:t>0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3BD6BE" w14:textId="14487B78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 w:rsidRPr="00BF0D9F">
              <w:t xml:space="preserve"> 4.5MHz/12/scs</w:t>
            </w:r>
          </w:p>
        </w:tc>
        <w:tc>
          <w:tcPr>
            <w:tcW w:w="1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AA186F" w14:textId="4514BDCB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>
              <w:t xml:space="preserve"> 3.6MHz/12/scs</w:t>
            </w:r>
          </w:p>
        </w:tc>
      </w:tr>
      <w:tr w:rsidR="00705A36" w:rsidRPr="00AA7E6D" w14:paraId="5184BC67" w14:textId="77777777" w:rsidTr="00705A36">
        <w:trPr>
          <w:trHeight w:val="622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9BA5B" w14:textId="77777777" w:rsidR="00EB3C45" w:rsidRPr="00AA7E6D" w:rsidRDefault="00EB3C45" w:rsidP="00927CFE">
            <w:pPr>
              <w:spacing w:after="0"/>
            </w:pPr>
            <w:r>
              <w:t>15M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EE7EF" w14:textId="7216276E" w:rsidR="00EB3C45" w:rsidRPr="00AA7E6D" w:rsidRDefault="00EB3C45" w:rsidP="00927CFE">
            <w:pPr>
              <w:spacing w:after="0"/>
            </w:pPr>
            <w:r>
              <w:t xml:space="preserve">1932.5 </w:t>
            </w:r>
            <w:r w:rsidR="00553863" w:rsidRPr="00BF0D9F">
              <w:t>≤</w:t>
            </w:r>
            <w:r w:rsidR="00C67CBD">
              <w:t>F</w:t>
            </w:r>
            <w:r>
              <w:t>c</w:t>
            </w:r>
            <w:r w:rsidR="00553863" w:rsidRPr="00BF0D9F">
              <w:t>&lt;</w:t>
            </w:r>
            <w:r>
              <w:t>1938.2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B4CA7" w14:textId="568796E2" w:rsidR="00EB3C45" w:rsidRPr="00AA7E6D" w:rsidRDefault="00EB3C45" w:rsidP="00927CFE">
            <w:pPr>
              <w:spacing w:after="0"/>
            </w:pPr>
            <w:r w:rsidRPr="00BF0D9F">
              <w:t>≥ 8.28</w:t>
            </w:r>
            <w:r w:rsidR="00705A36">
              <w:t>MHz</w:t>
            </w:r>
            <w:r w:rsidRPr="00BF0D9F">
              <w:t xml:space="preserve">/12/ </w:t>
            </w:r>
            <w:r w:rsidR="00C67CBD">
              <w:t>scs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9C0A9" w14:textId="7AB4C8A3" w:rsidR="00EB3C45" w:rsidRPr="00AA7E6D" w:rsidRDefault="00EB3C45" w:rsidP="00C33922">
            <w:pPr>
              <w:spacing w:after="0"/>
            </w:pPr>
            <w:r w:rsidRPr="00BF0D9F">
              <w:t>≤ 1.26</w:t>
            </w:r>
            <w:r w:rsidR="00705A36">
              <w:t>MHz</w:t>
            </w:r>
            <w:r w:rsidRPr="00BF0D9F">
              <w:t>/12/scs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A0EC43" w14:textId="36F25534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>
              <w:t xml:space="preserve"> 2.16MHz/12/scs</w:t>
            </w:r>
          </w:p>
        </w:tc>
        <w:tc>
          <w:tcPr>
            <w:tcW w:w="1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948A27" w14:textId="1330DC34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>
              <w:t xml:space="preserve"> 2.16MHz/12/scs</w:t>
            </w:r>
          </w:p>
        </w:tc>
      </w:tr>
      <w:tr w:rsidR="00705A36" w:rsidRPr="00AA7E6D" w14:paraId="05BE1835" w14:textId="77777777" w:rsidTr="00705A36">
        <w:trPr>
          <w:trHeight w:val="345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CAB22" w14:textId="77777777" w:rsidR="00EB3C45" w:rsidRPr="00AA7E6D" w:rsidRDefault="00EB3C45" w:rsidP="00927CFE">
            <w:pPr>
              <w:spacing w:after="0"/>
            </w:pPr>
            <w:r>
              <w:t>20M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7E30E2" w14:textId="77777777" w:rsidR="00EB3C45" w:rsidRPr="00AA7E6D" w:rsidRDefault="00EB3C45" w:rsidP="00927CFE">
            <w:pPr>
              <w:spacing w:after="0"/>
            </w:pPr>
            <w:r>
              <w:t>&lt; 1945.7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EF0EA" w14:textId="370D6710" w:rsidR="00EB3C45" w:rsidRPr="00AA7E6D" w:rsidRDefault="00BF0D9F" w:rsidP="00927CFE">
            <w:pPr>
              <w:spacing w:after="0"/>
            </w:pPr>
            <w:r w:rsidRPr="00BF0D9F">
              <w:t>≥</w:t>
            </w:r>
            <w:r w:rsidR="00EB3C45" w:rsidRPr="00BF0D9F">
              <w:t xml:space="preserve"> RBstart*1.43 + 4.14MHz/12/scs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D130E" w14:textId="11A0B46B" w:rsidR="00EB3C45" w:rsidRPr="00AA7E6D" w:rsidRDefault="002D1EE7" w:rsidP="00927CFE">
            <w:pPr>
              <w:spacing w:after="0"/>
            </w:pPr>
            <w:r w:rsidRPr="00BF0D9F">
              <w:t xml:space="preserve">≥ </w:t>
            </w:r>
            <w:r w:rsidR="00EB3C45">
              <w:t>0</w:t>
            </w:r>
          </w:p>
        </w:tc>
        <w:tc>
          <w:tcPr>
            <w:tcW w:w="19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2FF604" w14:textId="48E89104" w:rsidR="005E6647" w:rsidRPr="005E6647" w:rsidRDefault="000D6CB2" w:rsidP="005E6647">
            <w:pPr>
              <w:spacing w:after="0"/>
              <w:rPr>
                <w:lang w:val="en-US"/>
              </w:rPr>
            </w:pPr>
            <w:r w:rsidRPr="00BF0D9F">
              <w:t>≤</w:t>
            </w:r>
            <w:r>
              <w:t xml:space="preserve"> </w:t>
            </w:r>
            <w:r w:rsidR="005E6647" w:rsidRPr="005E6647">
              <w:rPr>
                <w:lang w:val="en-US"/>
              </w:rPr>
              <w:t>6.48MHz/12/</w:t>
            </w:r>
            <w:proofErr w:type="gramStart"/>
            <w:r w:rsidR="005E6647" w:rsidRPr="005E6647">
              <w:rPr>
                <w:lang w:val="en-US"/>
              </w:rPr>
              <w:t>scs;</w:t>
            </w:r>
            <w:proofErr w:type="gramEnd"/>
          </w:p>
          <w:p w14:paraId="1167BC48" w14:textId="77777777" w:rsidR="005E6647" w:rsidRDefault="005E6647" w:rsidP="00927CFE">
            <w:pPr>
              <w:spacing w:after="0"/>
            </w:pPr>
          </w:p>
          <w:p w14:paraId="5892B4C0" w14:textId="18379D2B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>
              <w:t xml:space="preserve"> RBstart*1.5 + 4.14MHz/12/scs</w:t>
            </w:r>
          </w:p>
        </w:tc>
        <w:tc>
          <w:tcPr>
            <w:tcW w:w="1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C9E760" w14:textId="4DA10CC5" w:rsidR="00EB3C45" w:rsidRPr="00AA7E6D" w:rsidRDefault="00553863" w:rsidP="00927CFE">
            <w:pPr>
              <w:spacing w:after="0"/>
            </w:pPr>
            <w:r w:rsidRPr="00BF0D9F">
              <w:t>≤</w:t>
            </w:r>
            <w:r w:rsidR="00EB3C45" w:rsidRPr="00BF0D9F">
              <w:t xml:space="preserve"> 4.68MHz/12/scs</w:t>
            </w:r>
          </w:p>
        </w:tc>
      </w:tr>
      <w:tr w:rsidR="00065590" w:rsidRPr="00AA7E6D" w14:paraId="45A63E08" w14:textId="77777777" w:rsidTr="00705A36">
        <w:trPr>
          <w:trHeight w:val="345"/>
        </w:trPr>
        <w:tc>
          <w:tcPr>
            <w:tcW w:w="10530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07787D" w14:textId="73C33F97" w:rsidR="00065590" w:rsidRPr="006B362E" w:rsidRDefault="00065590" w:rsidP="00927CFE">
            <w:pPr>
              <w:spacing w:after="0"/>
            </w:pPr>
            <w:r w:rsidRPr="00EF4FD0">
              <w:rPr>
                <w:b/>
                <w:bCs/>
              </w:rPr>
              <w:t>NOTE:</w:t>
            </w:r>
            <w:r w:rsidRPr="006B362E">
              <w:t xml:space="preserve"> </w:t>
            </w:r>
            <w:r w:rsidR="004F6F82" w:rsidRPr="006B362E">
              <w:t xml:space="preserve">When </w:t>
            </w:r>
            <w:r w:rsidR="004F6F82" w:rsidRPr="005009EA">
              <w:rPr>
                <w:b/>
                <w:bCs/>
              </w:rPr>
              <w:t>NS_05U</w:t>
            </w:r>
            <w:r w:rsidR="00B510F7" w:rsidRPr="006B362E">
              <w:t xml:space="preserve"> is signalled, </w:t>
            </w:r>
            <w:r w:rsidR="00CE77D7" w:rsidRPr="00EF4FD0">
              <w:rPr>
                <w:b/>
                <w:bCs/>
              </w:rPr>
              <w:t>Region A3</w:t>
            </w:r>
            <w:r w:rsidR="00CE77D7" w:rsidRPr="006B362E">
              <w:t xml:space="preserve"> is </w:t>
            </w:r>
            <w:r w:rsidR="00D77E1C" w:rsidRPr="006B362E">
              <w:t>applicable</w:t>
            </w:r>
            <w:r w:rsidR="00CE77D7" w:rsidRPr="006B362E">
              <w:t xml:space="preserve"> and </w:t>
            </w:r>
            <w:r w:rsidR="0098665B" w:rsidRPr="006B362E">
              <w:t>adopts</w:t>
            </w:r>
            <w:r w:rsidR="00D77E1C" w:rsidRPr="006B362E">
              <w:t xml:space="preserve"> its definition</w:t>
            </w:r>
            <w:r w:rsidR="006B362E">
              <w:t>s</w:t>
            </w:r>
            <w:r w:rsidR="00D77E1C" w:rsidRPr="006B362E">
              <w:t xml:space="preserve"> from </w:t>
            </w:r>
            <w:r w:rsidR="00372B01" w:rsidRPr="006B362E">
              <w:t>NS_100</w:t>
            </w:r>
            <w:r w:rsidR="0098665B" w:rsidRPr="006B362E">
              <w:t xml:space="preserve"> </w:t>
            </w:r>
            <w:r w:rsidR="00D77E1C" w:rsidRPr="006B362E">
              <w:t>requirement</w:t>
            </w:r>
            <w:r w:rsidR="00EB0E7D" w:rsidRPr="006B362E">
              <w:t>.</w:t>
            </w:r>
          </w:p>
        </w:tc>
      </w:tr>
    </w:tbl>
    <w:p w14:paraId="6B956772" w14:textId="088471FC" w:rsidR="00D7338E" w:rsidRDefault="00096AE4" w:rsidP="00D7338E">
      <w:pPr>
        <w:pStyle w:val="TF"/>
      </w:pPr>
      <w:r>
        <w:t>Table</w:t>
      </w:r>
      <w:r w:rsidR="00D7338E">
        <w:t xml:space="preserve"> 1. Proposed </w:t>
      </w:r>
      <w:r w:rsidR="003678E0">
        <w:t>PC</w:t>
      </w:r>
      <w:r w:rsidR="00231BD1">
        <w:t>2</w:t>
      </w:r>
      <w:r w:rsidR="003678E0">
        <w:t xml:space="preserve"> </w:t>
      </w:r>
      <w:r w:rsidR="00D7338E">
        <w:t>NS_05 and NS_05U A-MPR region definitions</w:t>
      </w:r>
    </w:p>
    <w:p w14:paraId="194F18C9" w14:textId="77777777" w:rsidR="00611755" w:rsidRDefault="00611755" w:rsidP="006D4965"/>
    <w:p w14:paraId="0269F691" w14:textId="7933C364" w:rsidR="0061553D" w:rsidRDefault="00883BD6" w:rsidP="00275AE7">
      <w:r>
        <w:t xml:space="preserve">The NS_05 regions that include </w:t>
      </w:r>
      <w:r w:rsidR="00694484">
        <w:t xml:space="preserve">combination </w:t>
      </w:r>
      <w:r w:rsidR="00EE2504">
        <w:t>of Region</w:t>
      </w:r>
      <w:r w:rsidR="00681809">
        <w:t xml:space="preserve"> </w:t>
      </w:r>
      <w:r>
        <w:t xml:space="preserve">A1 and Region A2 </w:t>
      </w:r>
      <w:r w:rsidR="00EE2504">
        <w:t>are</w:t>
      </w:r>
      <w:r w:rsidR="00681809">
        <w:t xml:space="preserve"> represented</w:t>
      </w:r>
      <w:r w:rsidR="00EE2504">
        <w:t xml:space="preserve"> graphically</w:t>
      </w:r>
      <w:r w:rsidR="00681809">
        <w:t xml:space="preserve"> in the plots</w:t>
      </w:r>
      <w:r w:rsidR="00EE2504">
        <w:t xml:space="preserve"> in Figure </w:t>
      </w:r>
      <w:r w:rsidR="001E666A">
        <w:t>1</w:t>
      </w:r>
      <w:r w:rsidR="00681809">
        <w:t xml:space="preserve"> below </w:t>
      </w:r>
      <w:r w:rsidR="00312F3C">
        <w:t>for various applicable channel bandwidths.</w:t>
      </w:r>
    </w:p>
    <w:p w14:paraId="2F4B8F4B" w14:textId="2E2E93EB" w:rsidR="007F1D9F" w:rsidRDefault="00900260" w:rsidP="00275AE7">
      <w:r>
        <w:rPr>
          <w:noProof/>
        </w:rPr>
        <w:pict w14:anchorId="4CD4B0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1.6pt;height:109.35pt;visibility:visible;mso-wrap-style:square">
            <v:imagedata r:id="rId11" o:title=""/>
          </v:shape>
        </w:pict>
      </w:r>
    </w:p>
    <w:p w14:paraId="00EBD332" w14:textId="755B07AC" w:rsidR="00694484" w:rsidRDefault="00694484" w:rsidP="00694484">
      <w:pPr>
        <w:pStyle w:val="TF"/>
      </w:pPr>
      <w:r>
        <w:t xml:space="preserve">Figure </w:t>
      </w:r>
      <w:r w:rsidR="001E666A">
        <w:t>1</w:t>
      </w:r>
      <w:r>
        <w:t xml:space="preserve">. </w:t>
      </w:r>
      <w:r w:rsidR="008134E4">
        <w:t>Graphical representation of proposed</w:t>
      </w:r>
      <w:r>
        <w:t xml:space="preserve"> </w:t>
      </w:r>
      <w:r w:rsidR="003678E0">
        <w:t>PC</w:t>
      </w:r>
      <w:r w:rsidR="00E46AD0">
        <w:t>2</w:t>
      </w:r>
      <w:r w:rsidR="003678E0">
        <w:t xml:space="preserve"> </w:t>
      </w:r>
      <w:r>
        <w:t>NS_05 A-MPR region definitions</w:t>
      </w:r>
    </w:p>
    <w:p w14:paraId="00B45FEB" w14:textId="44FEB008" w:rsidR="0016015A" w:rsidRDefault="0016015A" w:rsidP="005412FE">
      <w:r w:rsidRPr="0016015A">
        <w:rPr>
          <w:lang w:val="en-US"/>
        </w:rPr>
        <w:t xml:space="preserve">The NS_05U network signaling includes an additional emission requirement for UTRA protection, defined by NS_100. This specification focuses on A-MPR for outer </w:t>
      </w:r>
      <w:r w:rsidR="00487146">
        <w:rPr>
          <w:lang w:val="en-US"/>
        </w:rPr>
        <w:t xml:space="preserve">RB </w:t>
      </w:r>
      <w:r w:rsidRPr="0016015A">
        <w:rPr>
          <w:lang w:val="en-US"/>
        </w:rPr>
        <w:t xml:space="preserve">allocations. </w:t>
      </w:r>
    </w:p>
    <w:p w14:paraId="4EED55C8" w14:textId="71702022" w:rsidR="00D45CF5" w:rsidRPr="006D4965" w:rsidRDefault="00D45CF5" w:rsidP="00D45CF5">
      <w:pPr>
        <w:rPr>
          <w:b/>
          <w:bCs/>
        </w:rPr>
      </w:pPr>
      <w:r w:rsidRPr="006D4965">
        <w:rPr>
          <w:b/>
          <w:bCs/>
        </w:rPr>
        <w:t xml:space="preserve">Proposal </w:t>
      </w:r>
      <w:r>
        <w:rPr>
          <w:b/>
          <w:bCs/>
        </w:rPr>
        <w:t>1</w:t>
      </w:r>
      <w:r w:rsidRPr="006D4965">
        <w:rPr>
          <w:b/>
          <w:bCs/>
        </w:rPr>
        <w:t>: Add new region</w:t>
      </w:r>
      <w:r>
        <w:rPr>
          <w:b/>
          <w:bCs/>
        </w:rPr>
        <w:t xml:space="preserve"> definitions</w:t>
      </w:r>
      <w:r w:rsidRPr="006D4965">
        <w:rPr>
          <w:b/>
          <w:bCs/>
        </w:rPr>
        <w:t xml:space="preserve"> </w:t>
      </w:r>
      <w:r>
        <w:rPr>
          <w:b/>
          <w:bCs/>
        </w:rPr>
        <w:t>for</w:t>
      </w:r>
      <w:r w:rsidRPr="006D4965">
        <w:rPr>
          <w:b/>
          <w:bCs/>
        </w:rPr>
        <w:t xml:space="preserve"> NS_05</w:t>
      </w:r>
      <w:r>
        <w:rPr>
          <w:b/>
          <w:bCs/>
        </w:rPr>
        <w:t xml:space="preserve"> and NS_05</w:t>
      </w:r>
      <w:r w:rsidRPr="006D4965">
        <w:rPr>
          <w:b/>
          <w:bCs/>
        </w:rPr>
        <w:t xml:space="preserve">U </w:t>
      </w:r>
      <w:r>
        <w:rPr>
          <w:b/>
          <w:bCs/>
        </w:rPr>
        <w:t xml:space="preserve">PC2 </w:t>
      </w:r>
      <w:r w:rsidRPr="006D4965">
        <w:rPr>
          <w:b/>
          <w:bCs/>
        </w:rPr>
        <w:t>A</w:t>
      </w:r>
      <w:r w:rsidR="006767D2">
        <w:rPr>
          <w:b/>
          <w:bCs/>
        </w:rPr>
        <w:t>-</w:t>
      </w:r>
      <w:r w:rsidRPr="006D4965">
        <w:rPr>
          <w:b/>
          <w:bCs/>
        </w:rPr>
        <w:t xml:space="preserve">MPR </w:t>
      </w:r>
      <w:r>
        <w:rPr>
          <w:b/>
          <w:bCs/>
        </w:rPr>
        <w:t>according to Table 1</w:t>
      </w:r>
    </w:p>
    <w:p w14:paraId="5DF30400" w14:textId="77777777" w:rsidR="00D45CF5" w:rsidRPr="0016015A" w:rsidRDefault="00D45CF5" w:rsidP="0016015A">
      <w:pPr>
        <w:rPr>
          <w:lang w:val="en-US"/>
        </w:rPr>
      </w:pPr>
    </w:p>
    <w:p w14:paraId="036F4F20" w14:textId="21937B9B" w:rsidR="0060032C" w:rsidRDefault="0060032C" w:rsidP="0060032C">
      <w:pPr>
        <w:pStyle w:val="Heading3"/>
      </w:pPr>
      <w:r>
        <w:lastRenderedPageBreak/>
        <w:t>2.</w:t>
      </w:r>
      <w:r w:rsidR="00972155">
        <w:t>2</w:t>
      </w:r>
      <w:r>
        <w:t>.2</w:t>
      </w:r>
      <w:r>
        <w:tab/>
      </w:r>
      <w:r w:rsidR="00777A0D">
        <w:t xml:space="preserve">Proposed </w:t>
      </w:r>
      <w:r w:rsidR="003678E0">
        <w:t>PC</w:t>
      </w:r>
      <w:r w:rsidR="00865BFE">
        <w:t>2</w:t>
      </w:r>
      <w:r w:rsidR="003678E0">
        <w:t xml:space="preserve"> </w:t>
      </w:r>
      <w:r>
        <w:t>NS_05 and NS_05</w:t>
      </w:r>
      <w:r w:rsidR="00777A0D">
        <w:t>U A-MPR values</w:t>
      </w:r>
    </w:p>
    <w:p w14:paraId="409BAD29" w14:textId="4661FB24" w:rsidR="0061553D" w:rsidRDefault="00480FF5" w:rsidP="00275AE7">
      <w:r>
        <w:t xml:space="preserve">Table </w:t>
      </w:r>
      <w:r w:rsidR="00EC3526">
        <w:t>2</w:t>
      </w:r>
      <w:r>
        <w:t xml:space="preserve"> below shows the proposed </w:t>
      </w:r>
      <w:r w:rsidR="003678E0">
        <w:t>PC</w:t>
      </w:r>
      <w:r w:rsidR="006A53D9">
        <w:t>2</w:t>
      </w:r>
      <w:r w:rsidR="003678E0">
        <w:t xml:space="preserve"> </w:t>
      </w:r>
      <w:r w:rsidR="002B563D">
        <w:t>A-MPR values for NS_05 regions noted in Figure 1</w:t>
      </w:r>
      <w:r>
        <w:t>.</w:t>
      </w:r>
    </w:p>
    <w:p w14:paraId="5518AADD" w14:textId="7EE64473" w:rsidR="005412FE" w:rsidRDefault="005412FE" w:rsidP="005412FE">
      <w:pPr>
        <w:rPr>
          <w:lang w:val="en-US"/>
        </w:rPr>
      </w:pPr>
      <w:r>
        <w:rPr>
          <w:lang w:val="en-US"/>
        </w:rPr>
        <w:t>For NS_05U, t</w:t>
      </w:r>
      <w:r w:rsidRPr="0016015A">
        <w:rPr>
          <w:lang w:val="en-US"/>
        </w:rPr>
        <w:t>he A-MPR from NS</w:t>
      </w:r>
      <w:r>
        <w:rPr>
          <w:color w:val="000000"/>
          <w:lang w:val="en-US"/>
        </w:rPr>
        <w:t>_</w:t>
      </w:r>
      <w:r>
        <w:rPr>
          <w:lang w:val="en-US"/>
        </w:rPr>
        <w:t>1</w:t>
      </w:r>
      <w:r w:rsidRPr="0016015A">
        <w:rPr>
          <w:lang w:val="en-US"/>
        </w:rPr>
        <w:t xml:space="preserve">00 </w:t>
      </w:r>
      <w:r>
        <w:rPr>
          <w:lang w:val="en-US"/>
        </w:rPr>
        <w:t>is adopted and</w:t>
      </w:r>
      <w:r w:rsidRPr="0016015A">
        <w:rPr>
          <w:lang w:val="en-US"/>
        </w:rPr>
        <w:t xml:space="preserve"> incorporate</w:t>
      </w:r>
      <w:r>
        <w:rPr>
          <w:lang w:val="en-US"/>
        </w:rPr>
        <w:t>d</w:t>
      </w:r>
      <w:r w:rsidRPr="0016015A">
        <w:rPr>
          <w:lang w:val="en-US"/>
        </w:rPr>
        <w:t xml:space="preserve"> into the A-MPR table </w:t>
      </w:r>
      <w:r>
        <w:rPr>
          <w:lang w:val="en-US"/>
        </w:rPr>
        <w:t>in the “Note” section as Region A3</w:t>
      </w:r>
      <w:r w:rsidRPr="0016015A">
        <w:rPr>
          <w:lang w:val="en-US"/>
        </w:rPr>
        <w:t xml:space="preserve">, as shown in Table </w:t>
      </w:r>
      <w:r>
        <w:rPr>
          <w:lang w:val="en-US"/>
        </w:rPr>
        <w:t>1 above</w:t>
      </w:r>
      <w:r w:rsidRPr="0016015A">
        <w:rPr>
          <w:lang w:val="en-US"/>
        </w:rPr>
        <w:t xml:space="preserve">. The final A-MPR for outer RB allocations will be the </w:t>
      </w:r>
      <w:r>
        <w:rPr>
          <w:lang w:val="en-US"/>
        </w:rPr>
        <w:t>maximum</w:t>
      </w:r>
      <w:r w:rsidRPr="0016015A">
        <w:rPr>
          <w:lang w:val="en-US"/>
        </w:rPr>
        <w:t xml:space="preserve"> value among MPR, A-MPR</w:t>
      </w:r>
      <w:r w:rsidRPr="00A30955">
        <w:rPr>
          <w:vertAlign w:val="subscript"/>
          <w:lang w:val="en-US"/>
        </w:rPr>
        <w:t>NS_05</w:t>
      </w:r>
      <w:r w:rsidRPr="0016015A">
        <w:rPr>
          <w:lang w:val="en-US"/>
        </w:rPr>
        <w:t>, and A</w:t>
      </w:r>
      <w:r>
        <w:rPr>
          <w:lang w:val="en-US"/>
        </w:rPr>
        <w:t>3</w:t>
      </w:r>
      <w:r w:rsidRPr="0016015A">
        <w:rPr>
          <w:lang w:val="en-US"/>
        </w:rPr>
        <w:t>.</w:t>
      </w:r>
      <w:r>
        <w:rPr>
          <w:lang w:val="en-US"/>
        </w:rPr>
        <w:t xml:space="preserve"> MPR values are as stated in Table 6.2D.2-1. </w:t>
      </w:r>
    </w:p>
    <w:p w14:paraId="2E5FD0E7" w14:textId="77777777" w:rsidR="005412FE" w:rsidRDefault="005412FE" w:rsidP="005412FE">
      <w:r>
        <w:rPr>
          <w:lang w:val="en-US"/>
        </w:rPr>
        <w:t xml:space="preserve">Hence for NS_05U, mathematically A-MPR will be calculated as </w:t>
      </w:r>
      <w:r w:rsidRPr="00F472D0">
        <w:rPr>
          <w:b/>
          <w:bCs/>
        </w:rPr>
        <w:t>max (MPR, A1, A2, A3)</w:t>
      </w:r>
      <w:r>
        <w:t>.</w:t>
      </w:r>
    </w:p>
    <w:p w14:paraId="23B0EA49" w14:textId="77777777" w:rsidR="005412FE" w:rsidRDefault="005412FE" w:rsidP="00275AE7"/>
    <w:tbl>
      <w:tblPr>
        <w:tblW w:w="770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96"/>
        <w:gridCol w:w="899"/>
        <w:gridCol w:w="458"/>
        <w:gridCol w:w="717"/>
        <w:gridCol w:w="637"/>
        <w:gridCol w:w="695"/>
        <w:gridCol w:w="755"/>
        <w:gridCol w:w="667"/>
        <w:gridCol w:w="720"/>
        <w:gridCol w:w="649"/>
        <w:gridCol w:w="611"/>
      </w:tblGrid>
      <w:tr w:rsidR="006D7440" w:rsidRPr="00597FF6" w14:paraId="1BEDC0DD" w14:textId="77777777" w:rsidTr="00220F94">
        <w:trPr>
          <w:trHeight w:val="315"/>
          <w:jc w:val="center"/>
        </w:trPr>
        <w:tc>
          <w:tcPr>
            <w:tcW w:w="17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4D4F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90799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b/>
                <w:bCs/>
                <w:color w:val="000000"/>
                <w:kern w:val="24"/>
                <w:sz w:val="22"/>
                <w:szCs w:val="22"/>
                <w:lang w:val="en-US" w:eastAsia="en-US"/>
              </w:rPr>
              <w:t>NS_05</w:t>
            </w:r>
          </w:p>
        </w:tc>
        <w:tc>
          <w:tcPr>
            <w:tcW w:w="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53F89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5M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36B7E" w14:textId="478F7722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10M</w:t>
            </w: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 @&lt;1930.7</w:t>
            </w:r>
          </w:p>
        </w:tc>
        <w:tc>
          <w:tcPr>
            <w:tcW w:w="1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FC35F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15M @1927.5</w:t>
            </w: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7046E" w14:textId="4F66DF33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15M @1932.5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1BF89" w14:textId="0BAA2F5D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20M</w:t>
            </w: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 @&lt;1947.5</w:t>
            </w:r>
          </w:p>
        </w:tc>
      </w:tr>
      <w:tr w:rsidR="006D7440" w:rsidRPr="00597FF6" w14:paraId="6ED2970C" w14:textId="77777777" w:rsidTr="00220F94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CACD0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E68D4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84882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2859C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C867D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05AEE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889D7" w14:textId="623E3F0B" w:rsidR="006D7440" w:rsidRPr="00E5390E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D1721" w14:textId="45C65E32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D2F73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A1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20CD2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A2</w:t>
            </w:r>
          </w:p>
        </w:tc>
      </w:tr>
      <w:tr w:rsidR="006D7440" w:rsidRPr="00597FF6" w14:paraId="420F245A" w14:textId="77777777" w:rsidTr="00220F94">
        <w:trPr>
          <w:trHeight w:val="300"/>
          <w:jc w:val="center"/>
        </w:trPr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9A17F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DFT-s-OFDM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53B9C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BPSK</w:t>
            </w:r>
          </w:p>
        </w:tc>
        <w:tc>
          <w:tcPr>
            <w:tcW w:w="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CAB89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0.0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D74C5" w14:textId="493E14B9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586C7" w14:textId="1632E0C4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058A2" w14:textId="7C5FDA86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51E9D" w14:textId="074040C2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EA80D1" w14:textId="6562FF1A" w:rsidR="000C786D" w:rsidRPr="00E5390E" w:rsidRDefault="000C786D" w:rsidP="000C786D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425C2" w14:textId="68CAAC48" w:rsidR="006D7440" w:rsidRPr="00597FF6" w:rsidRDefault="00220F94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3.</w:t>
            </w:r>
            <w:r w:rsidR="00853D1D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94A36" w14:textId="236CE172" w:rsidR="006D7440" w:rsidRPr="00597FF6" w:rsidRDefault="00C70567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0BF13" w14:textId="2F56C2A6" w:rsidR="006D7440" w:rsidRPr="00597FF6" w:rsidRDefault="009D30A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</w:tr>
      <w:tr w:rsidR="006D7440" w:rsidRPr="00597FF6" w14:paraId="47CBE2AE" w14:textId="77777777" w:rsidTr="00220F94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F2727A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E8DBC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QPSK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02FDA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88DC6" w14:textId="1E710175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394A9" w14:textId="580B10C0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AE5EB" w14:textId="6F4B2A43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34FFF" w14:textId="76324A30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sz w:val="22"/>
                <w:szCs w:val="22"/>
                <w:lang w:val="en-US" w:eastAsia="en-US"/>
              </w:rPr>
              <w:t>5.0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748EFB" w14:textId="0FF72E1A" w:rsidR="006D7440" w:rsidRPr="00E5390E" w:rsidRDefault="00974517" w:rsidP="00597FF6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0CB7E" w14:textId="51A62BC8" w:rsidR="006D7440" w:rsidRPr="00597FF6" w:rsidRDefault="00220F94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B8328" w14:textId="6127F1A1" w:rsidR="006D7440" w:rsidRPr="00597FF6" w:rsidRDefault="008806AC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5BF6" w14:textId="22187A26" w:rsidR="006D7440" w:rsidRPr="00597FF6" w:rsidRDefault="004B09B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</w:tr>
      <w:tr w:rsidR="006D7440" w:rsidRPr="00597FF6" w14:paraId="235BB25F" w14:textId="77777777" w:rsidTr="00220F94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3C3FFC7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87BF0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78FC3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3030E" w14:textId="045F4C0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</w:t>
            </w:r>
            <w:r w:rsidR="00913D8A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91A6A" w14:textId="62EC5ED5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6FE52" w14:textId="11088498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750E7" w14:textId="0D5D3A91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FE7553C" w14:textId="700A6B0F" w:rsidR="006D7440" w:rsidRPr="00E5390E" w:rsidRDefault="00974517" w:rsidP="00597FF6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</w:t>
            </w:r>
            <w:r w:rsidR="005A66D4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781D6" w14:textId="31591A99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</w:t>
            </w:r>
            <w:r w:rsidR="00220F94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CD95D" w14:textId="1BC480BE" w:rsidR="006D7440" w:rsidRPr="00597FF6" w:rsidRDefault="00D6408C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BB0D5" w14:textId="2E28AEC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</w:t>
            </w:r>
            <w:r w:rsidR="009D30A0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</w:tr>
      <w:tr w:rsidR="006D7440" w:rsidRPr="00597FF6" w14:paraId="252E8448" w14:textId="77777777" w:rsidTr="00220F94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FD6BBEF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475FF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64QAM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F9DFE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CD164" w14:textId="076E2866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</w:t>
            </w:r>
            <w:r w:rsidR="004F3616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9EB68" w14:textId="178C79C2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</w:t>
            </w: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8B4D9" w14:textId="5F3F205D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EA7EB" w14:textId="2B6024AB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47E77AB" w14:textId="30E3623E" w:rsidR="006D7440" w:rsidRPr="00E5390E" w:rsidRDefault="00974517" w:rsidP="00597FF6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</w:t>
            </w:r>
            <w:r w:rsidR="005A66D4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CE054" w14:textId="30809BEE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</w:t>
            </w:r>
            <w:r w:rsidR="00220F94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6B708" w14:textId="53518FC3" w:rsidR="006D7440" w:rsidRPr="00597FF6" w:rsidRDefault="00D6408C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87071" w14:textId="62EC38C9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</w:t>
            </w:r>
            <w:r w:rsidR="009D30A0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</w:tr>
      <w:tr w:rsidR="006D7440" w:rsidRPr="00597FF6" w14:paraId="7B5417E5" w14:textId="77777777" w:rsidTr="00220F94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580D9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CAB44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256QAM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356E0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89CEE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909DC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C2DFE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D207F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F9E8B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47CF5" w14:textId="4DCFEE8E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A8E28" w14:textId="64FC8D05" w:rsidR="006D7440" w:rsidRPr="00597FF6" w:rsidRDefault="006D3946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  <w:r w:rsidR="006D7440"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C757D" w14:textId="52B0934F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</w:tr>
      <w:tr w:rsidR="006D7440" w:rsidRPr="00597FF6" w14:paraId="426F4795" w14:textId="77777777" w:rsidTr="00220F94">
        <w:trPr>
          <w:trHeight w:val="300"/>
          <w:jc w:val="center"/>
        </w:trPr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5A413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CP-OFDM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45EB9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QPSK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828F50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0BB11" w14:textId="03B7D68A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54E32" w14:textId="11EFC05A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5B7E5" w14:textId="191C9925" w:rsidR="006D7440" w:rsidRPr="00597FF6" w:rsidRDefault="00EC581D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C9CF7" w14:textId="0EDE9A98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</w:t>
            </w:r>
            <w:r w:rsidR="00622363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BBB5D2" w14:textId="6EC7904B" w:rsidR="006D7440" w:rsidRPr="00E5390E" w:rsidRDefault="00645D61" w:rsidP="00597FF6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E823B" w14:textId="59409F18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</w:t>
            </w:r>
            <w:r w:rsidR="00220F94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6C462" w14:textId="3B312181" w:rsidR="006D7440" w:rsidRPr="00597FF6" w:rsidRDefault="009D30A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6.5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8D139" w14:textId="262E181C" w:rsidR="006D7440" w:rsidRPr="00597FF6" w:rsidRDefault="00E97D6E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6.0</w:t>
            </w:r>
          </w:p>
        </w:tc>
      </w:tr>
      <w:tr w:rsidR="00E97D6E" w:rsidRPr="00597FF6" w14:paraId="757245AD" w14:textId="77777777" w:rsidTr="005154E6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219EABB" w14:textId="77777777" w:rsidR="00E97D6E" w:rsidRPr="00597FF6" w:rsidRDefault="00E97D6E" w:rsidP="00E97D6E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EEC56" w14:textId="77777777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16QAM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D885E" w14:textId="77777777" w:rsidR="00E97D6E" w:rsidRPr="00597FF6" w:rsidRDefault="00E97D6E" w:rsidP="00E97D6E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551FE" w14:textId="363F3508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760ED" w14:textId="5B70262A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E5445" w14:textId="5BA69AD7" w:rsidR="00E97D6E" w:rsidRPr="00597FF6" w:rsidRDefault="00EC581D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8B65" w14:textId="28295D1C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</w:t>
            </w:r>
            <w:r w:rsidR="00622363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860E875" w14:textId="648886B0" w:rsidR="00E97D6E" w:rsidRPr="00E5390E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78199" w14:textId="4EB9977F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</w:t>
            </w: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3B79B" w14:textId="65733A27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8773CC" w14:textId="5E8FB733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F96653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</w:t>
            </w: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</w:tr>
      <w:tr w:rsidR="00E97D6E" w:rsidRPr="00597FF6" w14:paraId="39FFB2F2" w14:textId="77777777" w:rsidTr="005154E6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E8059E" w14:textId="77777777" w:rsidR="00E97D6E" w:rsidRPr="00597FF6" w:rsidRDefault="00E97D6E" w:rsidP="00E97D6E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C5D55" w14:textId="77777777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64QAM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56509" w14:textId="77777777" w:rsidR="00E97D6E" w:rsidRPr="00597FF6" w:rsidRDefault="00E97D6E" w:rsidP="00E97D6E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1FE56" w14:textId="4DD0F7F8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6EAA7" w14:textId="6F370F0B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</w:t>
            </w:r>
            <w:r w:rsidR="00735296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4F876" w14:textId="30883D4D" w:rsidR="00E97D6E" w:rsidRPr="00597FF6" w:rsidRDefault="00EC581D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CA101" w14:textId="6B8038E6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</w:t>
            </w: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</w:t>
            </w:r>
            <w:r w:rsidR="00622363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7327959" w14:textId="5EB68B98" w:rsidR="00E97D6E" w:rsidRPr="00E5390E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990E9" w14:textId="2D629FE0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5.</w:t>
            </w: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9038C" w14:textId="0A1E74B6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AA07F2" w14:textId="5BB4F2EF" w:rsidR="00E97D6E" w:rsidRPr="00597FF6" w:rsidRDefault="00E97D6E" w:rsidP="00E97D6E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F96653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6.</w:t>
            </w:r>
            <w:r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5</w:t>
            </w:r>
          </w:p>
        </w:tc>
      </w:tr>
      <w:tr w:rsidR="006D7440" w:rsidRPr="00597FF6" w14:paraId="5B25703C" w14:textId="77777777" w:rsidTr="00096CDB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80B446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0AA68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256QAM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654D7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175A6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B4E54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8AB15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811CF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88A6F9" w14:textId="77777777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FF782" w14:textId="1696E981" w:rsidR="006D7440" w:rsidRPr="00597FF6" w:rsidRDefault="006D7440" w:rsidP="00597FF6">
            <w:pPr>
              <w:spacing w:after="0"/>
              <w:rPr>
                <w:rFonts w:ascii="Aptos" w:hAnsi="Aptos"/>
                <w:sz w:val="22"/>
                <w:szCs w:val="22"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710BD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A0CAF" w14:textId="77777777" w:rsidR="006D7440" w:rsidRPr="00597FF6" w:rsidRDefault="006D7440" w:rsidP="00597FF6">
            <w:pPr>
              <w:spacing w:after="0"/>
              <w:jc w:val="center"/>
              <w:textAlignment w:val="center"/>
              <w:rPr>
                <w:rFonts w:ascii="Aptos" w:hAnsi="Aptos"/>
                <w:sz w:val="22"/>
                <w:szCs w:val="22"/>
                <w:lang w:val="en-US" w:eastAsia="en-US"/>
              </w:rPr>
            </w:pPr>
            <w:r w:rsidRPr="00E5390E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 </w:t>
            </w:r>
          </w:p>
        </w:tc>
      </w:tr>
      <w:tr w:rsidR="00096CDB" w:rsidRPr="00597FF6" w14:paraId="5CE11F74" w14:textId="77777777" w:rsidTr="007352F7">
        <w:trPr>
          <w:trHeight w:val="315"/>
          <w:jc w:val="center"/>
        </w:trPr>
        <w:tc>
          <w:tcPr>
            <w:tcW w:w="77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B9FE0" w14:textId="3B96AE33" w:rsidR="00096CDB" w:rsidRPr="00E5390E" w:rsidRDefault="00096CDB" w:rsidP="00096CDB">
            <w:pPr>
              <w:spacing w:after="0"/>
              <w:textAlignment w:val="center"/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</w:pPr>
            <w:r w:rsidRPr="00096CDB">
              <w:rPr>
                <w:rFonts w:ascii="Aptos" w:hAnsi="Aptos"/>
                <w:b/>
                <w:bCs/>
                <w:color w:val="000000"/>
                <w:kern w:val="24"/>
                <w:sz w:val="22"/>
                <w:szCs w:val="22"/>
                <w:lang w:val="en-US" w:eastAsia="en-US"/>
              </w:rPr>
              <w:t xml:space="preserve">NOTE: </w:t>
            </w:r>
            <w:r w:rsidRPr="00096CDB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When NS_05U is signaled, </w:t>
            </w:r>
            <w:r w:rsidR="00E07270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</w:t>
            </w:r>
            <w:r w:rsidR="006767D2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-</w:t>
            </w:r>
            <w:r w:rsidR="00E07270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MPR</w:t>
            </w:r>
            <w:r w:rsidR="00B66823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E07270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= </w:t>
            </w:r>
            <w:proofErr w:type="gramStart"/>
            <w:r w:rsidR="00E07270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max</w:t>
            </w:r>
            <w:r w:rsidR="00DD63F8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(</w:t>
            </w:r>
            <w:proofErr w:type="gramEnd"/>
            <w:r w:rsidR="00DD63F8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MPR,A</w:t>
            </w:r>
            <w:r w:rsidR="00A321FC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1,A2,A3), where A3 is </w:t>
            </w:r>
            <w:r w:rsidRPr="00096CDB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as defined in Table 6.2.3.1-2</w:t>
            </w:r>
            <w:r w:rsidR="009302C1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B20411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and applicable </w:t>
            </w:r>
            <w:r w:rsidR="00016F9A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to</w:t>
            </w:r>
            <w:r w:rsidR="009302C1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 xml:space="preserve"> all channel bandwidths</w:t>
            </w:r>
            <w:r w:rsidRPr="00096CDB">
              <w:rPr>
                <w:rFonts w:ascii="Aptos" w:hAnsi="Aptos"/>
                <w:color w:val="000000"/>
                <w:kern w:val="24"/>
                <w:sz w:val="22"/>
                <w:szCs w:val="22"/>
                <w:lang w:val="en-US" w:eastAsia="en-US"/>
              </w:rPr>
              <w:t>.</w:t>
            </w:r>
          </w:p>
        </w:tc>
      </w:tr>
    </w:tbl>
    <w:p w14:paraId="7662AD3B" w14:textId="70895FF8" w:rsidR="00DE36C0" w:rsidRDefault="00DE36C0" w:rsidP="00DE36C0">
      <w:pPr>
        <w:pStyle w:val="TF"/>
      </w:pPr>
      <w:r>
        <w:t xml:space="preserve">Table </w:t>
      </w:r>
      <w:r w:rsidR="00EC3526">
        <w:t>2</w:t>
      </w:r>
      <w:r>
        <w:t xml:space="preserve">. Proposed </w:t>
      </w:r>
      <w:r w:rsidR="003678E0">
        <w:t>PC</w:t>
      </w:r>
      <w:r w:rsidR="00EC3526">
        <w:t>2</w:t>
      </w:r>
      <w:r w:rsidR="003678E0">
        <w:t xml:space="preserve"> </w:t>
      </w:r>
      <w:r>
        <w:t>NS_05</w:t>
      </w:r>
      <w:r w:rsidR="00FF2BA9">
        <w:t xml:space="preserve"> and NS_05U</w:t>
      </w:r>
      <w:r>
        <w:t xml:space="preserve"> A-MPR </w:t>
      </w:r>
      <w:r w:rsidR="00AE63D0">
        <w:t>values</w:t>
      </w:r>
    </w:p>
    <w:p w14:paraId="1B7FB266" w14:textId="1EA5AED3" w:rsidR="00480FF5" w:rsidRPr="00653AA7" w:rsidRDefault="00653AA7" w:rsidP="00275AE7">
      <w:pPr>
        <w:rPr>
          <w:b/>
        </w:rPr>
      </w:pPr>
      <w:r w:rsidRPr="00653AA7">
        <w:rPr>
          <w:b/>
        </w:rPr>
        <w:t xml:space="preserve">Proposal </w:t>
      </w:r>
      <w:r>
        <w:rPr>
          <w:b/>
        </w:rPr>
        <w:t>2</w:t>
      </w:r>
      <w:r w:rsidRPr="00653AA7">
        <w:rPr>
          <w:b/>
        </w:rPr>
        <w:t>: Define new A</w:t>
      </w:r>
      <w:r w:rsidR="006767D2">
        <w:rPr>
          <w:b/>
        </w:rPr>
        <w:t>-</w:t>
      </w:r>
      <w:r w:rsidRPr="00653AA7">
        <w:rPr>
          <w:b/>
        </w:rPr>
        <w:t xml:space="preserve">MPR values for </w:t>
      </w:r>
      <w:r>
        <w:rPr>
          <w:b/>
        </w:rPr>
        <w:t>PC2</w:t>
      </w:r>
      <w:r w:rsidRPr="00653AA7">
        <w:rPr>
          <w:b/>
        </w:rPr>
        <w:t xml:space="preserve"> NS_05 and NS_05U according to </w:t>
      </w:r>
      <w:r>
        <w:rPr>
          <w:b/>
        </w:rPr>
        <w:t>T</w:t>
      </w:r>
      <w:r w:rsidRPr="00653AA7">
        <w:rPr>
          <w:b/>
        </w:rPr>
        <w:t xml:space="preserve">able </w:t>
      </w:r>
      <w:r>
        <w:rPr>
          <w:b/>
        </w:rPr>
        <w:t>2</w:t>
      </w:r>
    </w:p>
    <w:p w14:paraId="3C19C927" w14:textId="5B34594D" w:rsidR="00352F58" w:rsidRDefault="00352F58" w:rsidP="00A16092">
      <w:pPr>
        <w:rPr>
          <w:bCs/>
        </w:rPr>
      </w:pP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78E43791" w14:textId="40F9F863" w:rsidR="00CB2837" w:rsidRDefault="006F1146" w:rsidP="00EC3DBA">
      <w:r>
        <w:t xml:space="preserve">This </w:t>
      </w:r>
      <w:r w:rsidR="000302E7">
        <w:t>contribution proposes</w:t>
      </w:r>
      <w:r w:rsidR="003678E0">
        <w:t xml:space="preserve"> A-MPR regions and values for PC</w:t>
      </w:r>
      <w:r w:rsidR="00A35E0B">
        <w:t>2</w:t>
      </w:r>
      <w:r w:rsidR="00376437">
        <w:t xml:space="preserve"> n1 NS_05 and NS_05U modified requirements</w:t>
      </w:r>
      <w:r w:rsidR="008C4E01">
        <w:t xml:space="preserve"> based on measurements and simulations.</w:t>
      </w:r>
      <w:r w:rsidR="000302E7">
        <w:t xml:space="preserve"> Companies are encouraged to </w:t>
      </w:r>
      <w:r w:rsidR="00E83DA0">
        <w:t xml:space="preserve">provide their A-MPR values for each proposed region and </w:t>
      </w:r>
      <w:r w:rsidR="00D0145D">
        <w:t>the A-MPR values can be specified by averaging the companies’ results.</w:t>
      </w:r>
    </w:p>
    <w:p w14:paraId="4180E3B6" w14:textId="55309564" w:rsidR="00611755" w:rsidRDefault="00611755" w:rsidP="00EC3DBA">
      <w:pPr>
        <w:rPr>
          <w:b/>
          <w:bCs/>
        </w:rPr>
      </w:pPr>
      <w:r w:rsidRPr="006D4965">
        <w:rPr>
          <w:b/>
          <w:bCs/>
        </w:rPr>
        <w:t xml:space="preserve">Proposal </w:t>
      </w:r>
      <w:r>
        <w:rPr>
          <w:b/>
          <w:bCs/>
        </w:rPr>
        <w:t>1</w:t>
      </w:r>
      <w:r w:rsidRPr="006D4965">
        <w:rPr>
          <w:b/>
          <w:bCs/>
        </w:rPr>
        <w:t>: Add new region</w:t>
      </w:r>
      <w:r w:rsidR="00AB48A1">
        <w:rPr>
          <w:b/>
          <w:bCs/>
        </w:rPr>
        <w:t xml:space="preserve"> definitions</w:t>
      </w:r>
      <w:r w:rsidRPr="006D4965">
        <w:rPr>
          <w:b/>
          <w:bCs/>
        </w:rPr>
        <w:t xml:space="preserve"> </w:t>
      </w:r>
      <w:r w:rsidR="00AB48A1">
        <w:rPr>
          <w:b/>
          <w:bCs/>
        </w:rPr>
        <w:t>for</w:t>
      </w:r>
      <w:r w:rsidRPr="006D4965">
        <w:rPr>
          <w:b/>
          <w:bCs/>
        </w:rPr>
        <w:t xml:space="preserve"> NS_05</w:t>
      </w:r>
      <w:r>
        <w:rPr>
          <w:b/>
          <w:bCs/>
        </w:rPr>
        <w:t xml:space="preserve"> and NS_05</w:t>
      </w:r>
      <w:r w:rsidRPr="006D4965">
        <w:rPr>
          <w:b/>
          <w:bCs/>
        </w:rPr>
        <w:t xml:space="preserve">U </w:t>
      </w:r>
      <w:r>
        <w:rPr>
          <w:b/>
          <w:bCs/>
        </w:rPr>
        <w:t xml:space="preserve">PC2 </w:t>
      </w:r>
      <w:r w:rsidRPr="006D4965">
        <w:rPr>
          <w:b/>
          <w:bCs/>
        </w:rPr>
        <w:t>A</w:t>
      </w:r>
      <w:r w:rsidR="006767D2">
        <w:rPr>
          <w:b/>
          <w:bCs/>
        </w:rPr>
        <w:t>-</w:t>
      </w:r>
      <w:r w:rsidRPr="006D4965">
        <w:rPr>
          <w:b/>
          <w:bCs/>
        </w:rPr>
        <w:t xml:space="preserve">MPR </w:t>
      </w:r>
      <w:r w:rsidR="00AB48A1">
        <w:rPr>
          <w:b/>
          <w:bCs/>
        </w:rPr>
        <w:t>according to Table 1</w:t>
      </w:r>
    </w:p>
    <w:p w14:paraId="4DB9EC08" w14:textId="43DFF4C5" w:rsidR="00611755" w:rsidRPr="00611755" w:rsidRDefault="00611755" w:rsidP="00EC3DBA">
      <w:pPr>
        <w:rPr>
          <w:b/>
        </w:rPr>
      </w:pPr>
      <w:r w:rsidRPr="00653AA7">
        <w:rPr>
          <w:b/>
        </w:rPr>
        <w:t xml:space="preserve">Proposal </w:t>
      </w:r>
      <w:r>
        <w:rPr>
          <w:b/>
        </w:rPr>
        <w:t>2</w:t>
      </w:r>
      <w:r w:rsidRPr="00653AA7">
        <w:rPr>
          <w:b/>
        </w:rPr>
        <w:t>: Define new A</w:t>
      </w:r>
      <w:r w:rsidR="006767D2">
        <w:rPr>
          <w:b/>
        </w:rPr>
        <w:t>-</w:t>
      </w:r>
      <w:r w:rsidRPr="00653AA7">
        <w:rPr>
          <w:b/>
        </w:rPr>
        <w:t xml:space="preserve">MPR values for </w:t>
      </w:r>
      <w:r>
        <w:rPr>
          <w:b/>
        </w:rPr>
        <w:t>PC2</w:t>
      </w:r>
      <w:r w:rsidRPr="00653AA7">
        <w:rPr>
          <w:b/>
        </w:rPr>
        <w:t xml:space="preserve"> NS_05 and NS_05U according to </w:t>
      </w:r>
      <w:r>
        <w:rPr>
          <w:b/>
        </w:rPr>
        <w:t>T</w:t>
      </w:r>
      <w:r w:rsidRPr="00653AA7">
        <w:rPr>
          <w:b/>
        </w:rPr>
        <w:t xml:space="preserve">able </w:t>
      </w:r>
      <w:r>
        <w:rPr>
          <w:b/>
        </w:rPr>
        <w:t>2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7C8B1924" w14:textId="136D49DF" w:rsidR="008604ED" w:rsidRDefault="007018F3" w:rsidP="00A54971">
      <w:pPr>
        <w:pStyle w:val="B1"/>
        <w:spacing w:after="120"/>
        <w:ind w:left="576" w:hanging="288"/>
        <w:rPr>
          <w:bCs/>
          <w:lang w:val="en-US"/>
        </w:rPr>
      </w:pPr>
      <w:r>
        <w:t>[1]</w:t>
      </w:r>
      <w:r w:rsidR="00857D95" w:rsidRPr="00857D95">
        <w:t xml:space="preserve"> R4-</w:t>
      </w:r>
      <w:r w:rsidR="00A54971" w:rsidRPr="00A54971">
        <w:rPr>
          <w:bCs/>
          <w:lang w:val="en-US"/>
        </w:rPr>
        <w:t>2420481</w:t>
      </w:r>
      <w:r w:rsidR="00673CC7">
        <w:t>,</w:t>
      </w:r>
      <w:r w:rsidR="00857D95" w:rsidRPr="00857D95">
        <w:t xml:space="preserve"> “</w:t>
      </w:r>
      <w:r w:rsidR="00FD07BD" w:rsidRPr="00FD07BD">
        <w:rPr>
          <w:lang w:val="en-US"/>
        </w:rPr>
        <w:t>WF on PHS protection update</w:t>
      </w:r>
      <w:r w:rsidR="00857D95" w:rsidRPr="00857D95">
        <w:t xml:space="preserve">”, </w:t>
      </w:r>
      <w:r w:rsidR="00CE0F9D" w:rsidRPr="00917169">
        <w:rPr>
          <w:lang w:val="en-US"/>
        </w:rPr>
        <w:t>KDDI, OPPO</w:t>
      </w:r>
      <w:r w:rsidR="00CE0F9D">
        <w:t xml:space="preserve">, </w:t>
      </w:r>
      <w:r w:rsidR="00CE0F9D" w:rsidRPr="007526E2">
        <w:rPr>
          <w:bCs/>
          <w:lang w:val="en-US"/>
        </w:rPr>
        <w:t>3GPP TSG-RAN WG4 Meeting #113</w:t>
      </w:r>
      <w:r w:rsidR="00CE0F9D">
        <w:t xml:space="preserve">, </w:t>
      </w:r>
      <w:r w:rsidR="00CE0F9D" w:rsidRPr="00CE0F9D">
        <w:rPr>
          <w:bCs/>
          <w:lang w:val="en-US"/>
        </w:rPr>
        <w:t xml:space="preserve">Orlando, US, 18th – 22nd </w:t>
      </w:r>
      <w:proofErr w:type="gramStart"/>
      <w:r w:rsidR="00CE0F9D" w:rsidRPr="00CE0F9D">
        <w:rPr>
          <w:bCs/>
          <w:lang w:val="en-US"/>
        </w:rPr>
        <w:t>November,</w:t>
      </w:r>
      <w:proofErr w:type="gramEnd"/>
      <w:r w:rsidR="00CE0F9D" w:rsidRPr="00CE0F9D">
        <w:rPr>
          <w:bCs/>
          <w:lang w:val="en-US"/>
        </w:rPr>
        <w:t xml:space="preserve"> 2024</w:t>
      </w:r>
    </w:p>
    <w:p w14:paraId="1C842769" w14:textId="0B41B10D" w:rsidR="00D459BA" w:rsidRDefault="00D459BA" w:rsidP="00A54971">
      <w:pPr>
        <w:pStyle w:val="B1"/>
        <w:spacing w:after="120"/>
        <w:ind w:left="576" w:hanging="288"/>
      </w:pPr>
      <w:r>
        <w:rPr>
          <w:bCs/>
          <w:lang w:val="en-US"/>
        </w:rPr>
        <w:t xml:space="preserve">[2] </w:t>
      </w:r>
      <w:r w:rsidRPr="00857D95">
        <w:t>R4-</w:t>
      </w:r>
      <w:r w:rsidR="00EF045F" w:rsidRPr="00EF045F">
        <w:t xml:space="preserve"> </w:t>
      </w:r>
      <w:r w:rsidR="00EF045F" w:rsidRPr="00EF045F">
        <w:rPr>
          <w:bCs/>
          <w:lang w:val="en-US"/>
        </w:rPr>
        <w:t>2502980</w:t>
      </w:r>
      <w:r>
        <w:t>,</w:t>
      </w:r>
      <w:r w:rsidRPr="00857D95">
        <w:t xml:space="preserve"> “</w:t>
      </w:r>
      <w:r w:rsidR="003C160F" w:rsidRPr="003C160F">
        <w:rPr>
          <w:lang w:val="en-US"/>
        </w:rPr>
        <w:t>WF on UE requirements for PHS protection</w:t>
      </w:r>
      <w:r w:rsidRPr="00857D95">
        <w:t xml:space="preserve">”, </w:t>
      </w:r>
      <w:r w:rsidRPr="00917169">
        <w:rPr>
          <w:lang w:val="en-US"/>
        </w:rPr>
        <w:t>KDDI, OPPO</w:t>
      </w:r>
      <w:r>
        <w:t xml:space="preserve">, </w:t>
      </w:r>
      <w:r w:rsidR="00884CCD" w:rsidRPr="00884CCD">
        <w:rPr>
          <w:bCs/>
          <w:lang w:val="en-US"/>
        </w:rPr>
        <w:t>3GPP TSG-RAN WG4 Meeting #114</w:t>
      </w:r>
      <w:r>
        <w:t xml:space="preserve">, </w:t>
      </w:r>
      <w:r w:rsidR="007671C8" w:rsidRPr="007671C8">
        <w:rPr>
          <w:bCs/>
          <w:lang w:val="en-US"/>
        </w:rPr>
        <w:t xml:space="preserve">Athens, Greek, 17th – 21st </w:t>
      </w:r>
      <w:proofErr w:type="gramStart"/>
      <w:r w:rsidR="007671C8" w:rsidRPr="007671C8">
        <w:rPr>
          <w:bCs/>
          <w:lang w:val="en-US"/>
        </w:rPr>
        <w:t>February,</w:t>
      </w:r>
      <w:proofErr w:type="gramEnd"/>
      <w:r w:rsidR="007671C8" w:rsidRPr="007671C8">
        <w:rPr>
          <w:bCs/>
          <w:lang w:val="en-US"/>
        </w:rPr>
        <w:t xml:space="preserve"> 2025</w:t>
      </w: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0672" w14:textId="77777777" w:rsidR="0042028C" w:rsidRDefault="0042028C" w:rsidP="00624467">
      <w:pPr>
        <w:spacing w:after="0"/>
      </w:pPr>
      <w:r>
        <w:separator/>
      </w:r>
    </w:p>
  </w:endnote>
  <w:endnote w:type="continuationSeparator" w:id="0">
    <w:p w14:paraId="4D03AB7B" w14:textId="77777777" w:rsidR="0042028C" w:rsidRDefault="0042028C" w:rsidP="00624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68301" w14:textId="77777777" w:rsidR="0042028C" w:rsidRDefault="0042028C" w:rsidP="00624467">
      <w:pPr>
        <w:spacing w:after="0"/>
      </w:pPr>
      <w:r>
        <w:separator/>
      </w:r>
    </w:p>
  </w:footnote>
  <w:footnote w:type="continuationSeparator" w:id="0">
    <w:p w14:paraId="07FD6953" w14:textId="77777777" w:rsidR="0042028C" w:rsidRDefault="0042028C" w:rsidP="00624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01EEC"/>
    <w:multiLevelType w:val="hybridMultilevel"/>
    <w:tmpl w:val="FCE4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A62A5"/>
    <w:multiLevelType w:val="hybridMultilevel"/>
    <w:tmpl w:val="2610C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7"/>
  </w:num>
  <w:num w:numId="2" w16cid:durableId="1720548759">
    <w:abstractNumId w:val="12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36"/>
  </w:num>
  <w:num w:numId="6" w16cid:durableId="270355691">
    <w:abstractNumId w:val="10"/>
  </w:num>
  <w:num w:numId="7" w16cid:durableId="392894675">
    <w:abstractNumId w:val="3"/>
  </w:num>
  <w:num w:numId="8" w16cid:durableId="1185286419">
    <w:abstractNumId w:val="30"/>
  </w:num>
  <w:num w:numId="9" w16cid:durableId="1874880183">
    <w:abstractNumId w:val="40"/>
  </w:num>
  <w:num w:numId="10" w16cid:durableId="1215117416">
    <w:abstractNumId w:val="25"/>
  </w:num>
  <w:num w:numId="11" w16cid:durableId="1322276718">
    <w:abstractNumId w:val="16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6"/>
  </w:num>
  <w:num w:numId="15" w16cid:durableId="24332259">
    <w:abstractNumId w:val="11"/>
  </w:num>
  <w:num w:numId="16" w16cid:durableId="1165389979">
    <w:abstractNumId w:val="29"/>
  </w:num>
  <w:num w:numId="17" w16cid:durableId="1593077490">
    <w:abstractNumId w:val="20"/>
  </w:num>
  <w:num w:numId="18" w16cid:durableId="421680846">
    <w:abstractNumId w:val="33"/>
  </w:num>
  <w:num w:numId="19" w16cid:durableId="1354115616">
    <w:abstractNumId w:val="41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4"/>
  </w:num>
  <w:num w:numId="23" w16cid:durableId="616448352">
    <w:abstractNumId w:val="37"/>
  </w:num>
  <w:num w:numId="24" w16cid:durableId="1339889165">
    <w:abstractNumId w:val="28"/>
  </w:num>
  <w:num w:numId="25" w16cid:durableId="1225725008">
    <w:abstractNumId w:val="5"/>
  </w:num>
  <w:num w:numId="26" w16cid:durableId="384912835">
    <w:abstractNumId w:val="13"/>
  </w:num>
  <w:num w:numId="27" w16cid:durableId="1801803965">
    <w:abstractNumId w:val="39"/>
  </w:num>
  <w:num w:numId="28" w16cid:durableId="1041436732">
    <w:abstractNumId w:val="21"/>
  </w:num>
  <w:num w:numId="29" w16cid:durableId="1627396147">
    <w:abstractNumId w:val="2"/>
  </w:num>
  <w:num w:numId="30" w16cid:durableId="2069957277">
    <w:abstractNumId w:val="38"/>
  </w:num>
  <w:num w:numId="31" w16cid:durableId="1523739330">
    <w:abstractNumId w:val="1"/>
  </w:num>
  <w:num w:numId="32" w16cid:durableId="23793897">
    <w:abstractNumId w:val="32"/>
  </w:num>
  <w:num w:numId="33" w16cid:durableId="541600679">
    <w:abstractNumId w:val="34"/>
  </w:num>
  <w:num w:numId="34" w16cid:durableId="375783473">
    <w:abstractNumId w:val="14"/>
  </w:num>
  <w:num w:numId="35" w16cid:durableId="364794266">
    <w:abstractNumId w:val="31"/>
  </w:num>
  <w:num w:numId="36" w16cid:durableId="1979457668">
    <w:abstractNumId w:val="35"/>
  </w:num>
  <w:num w:numId="37" w16cid:durableId="377513096">
    <w:abstractNumId w:val="26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5"/>
  </w:num>
  <w:num w:numId="41" w16cid:durableId="1809787127">
    <w:abstractNumId w:val="17"/>
  </w:num>
  <w:num w:numId="42" w16cid:durableId="126164245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1A14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6F9A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580C"/>
    <w:rsid w:val="00025951"/>
    <w:rsid w:val="00026030"/>
    <w:rsid w:val="000262B9"/>
    <w:rsid w:val="000263B1"/>
    <w:rsid w:val="00026CC2"/>
    <w:rsid w:val="00026E06"/>
    <w:rsid w:val="0003005B"/>
    <w:rsid w:val="000302E7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0557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5B19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0BC"/>
    <w:rsid w:val="00065590"/>
    <w:rsid w:val="00065F9B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33B"/>
    <w:rsid w:val="000834B4"/>
    <w:rsid w:val="00083964"/>
    <w:rsid w:val="00083A33"/>
    <w:rsid w:val="00083D7C"/>
    <w:rsid w:val="000840FC"/>
    <w:rsid w:val="00084322"/>
    <w:rsid w:val="00084963"/>
    <w:rsid w:val="000865B3"/>
    <w:rsid w:val="00086B7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1CE9"/>
    <w:rsid w:val="0009259F"/>
    <w:rsid w:val="000926B4"/>
    <w:rsid w:val="00092945"/>
    <w:rsid w:val="00093B4D"/>
    <w:rsid w:val="0009490A"/>
    <w:rsid w:val="00095874"/>
    <w:rsid w:val="000958B4"/>
    <w:rsid w:val="00095F6E"/>
    <w:rsid w:val="00096AE4"/>
    <w:rsid w:val="00096CDB"/>
    <w:rsid w:val="000972F9"/>
    <w:rsid w:val="00097476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141"/>
    <w:rsid w:val="000C62EC"/>
    <w:rsid w:val="000C678D"/>
    <w:rsid w:val="000C685B"/>
    <w:rsid w:val="000C6C14"/>
    <w:rsid w:val="000C6DF1"/>
    <w:rsid w:val="000C727E"/>
    <w:rsid w:val="000C786D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6CB2"/>
    <w:rsid w:val="000D74E3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62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35C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547D"/>
    <w:rsid w:val="00116429"/>
    <w:rsid w:val="00116E5E"/>
    <w:rsid w:val="00116F21"/>
    <w:rsid w:val="00120747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0FB"/>
    <w:rsid w:val="00127A2B"/>
    <w:rsid w:val="00130605"/>
    <w:rsid w:val="001307DE"/>
    <w:rsid w:val="00131AFF"/>
    <w:rsid w:val="00131C7C"/>
    <w:rsid w:val="00132BF3"/>
    <w:rsid w:val="00132DD3"/>
    <w:rsid w:val="00133149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6F4"/>
    <w:rsid w:val="0014083B"/>
    <w:rsid w:val="00140C23"/>
    <w:rsid w:val="00141003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0AA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E8F"/>
    <w:rsid w:val="00155EC5"/>
    <w:rsid w:val="00155FCE"/>
    <w:rsid w:val="00156052"/>
    <w:rsid w:val="00156235"/>
    <w:rsid w:val="00156359"/>
    <w:rsid w:val="00156FF8"/>
    <w:rsid w:val="001573DA"/>
    <w:rsid w:val="001600C2"/>
    <w:rsid w:val="0016015A"/>
    <w:rsid w:val="00160160"/>
    <w:rsid w:val="001614BB"/>
    <w:rsid w:val="00161C73"/>
    <w:rsid w:val="00161DC7"/>
    <w:rsid w:val="001620D8"/>
    <w:rsid w:val="001631D5"/>
    <w:rsid w:val="0016323F"/>
    <w:rsid w:val="00163A0C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67FBF"/>
    <w:rsid w:val="0017059D"/>
    <w:rsid w:val="00170A24"/>
    <w:rsid w:val="00170DB5"/>
    <w:rsid w:val="00170F29"/>
    <w:rsid w:val="001710A7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58D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08D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66A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E36"/>
    <w:rsid w:val="002071A9"/>
    <w:rsid w:val="0021004E"/>
    <w:rsid w:val="00210A4D"/>
    <w:rsid w:val="00210C4E"/>
    <w:rsid w:val="00211DCE"/>
    <w:rsid w:val="00211E8D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0F9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0A88"/>
    <w:rsid w:val="00231BD1"/>
    <w:rsid w:val="00231EDB"/>
    <w:rsid w:val="002320A3"/>
    <w:rsid w:val="00232290"/>
    <w:rsid w:val="00232FA2"/>
    <w:rsid w:val="00233B65"/>
    <w:rsid w:val="00233EAE"/>
    <w:rsid w:val="00233F4B"/>
    <w:rsid w:val="00234B01"/>
    <w:rsid w:val="00234FE4"/>
    <w:rsid w:val="002357E5"/>
    <w:rsid w:val="00236962"/>
    <w:rsid w:val="00236FA0"/>
    <w:rsid w:val="00237071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48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9FD"/>
    <w:rsid w:val="00274E4E"/>
    <w:rsid w:val="0027517E"/>
    <w:rsid w:val="0027518F"/>
    <w:rsid w:val="00275398"/>
    <w:rsid w:val="00275AE7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4C54"/>
    <w:rsid w:val="002B563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1EE7"/>
    <w:rsid w:val="002D2EEF"/>
    <w:rsid w:val="002D3BBF"/>
    <w:rsid w:val="002D411B"/>
    <w:rsid w:val="002D44F4"/>
    <w:rsid w:val="002D486C"/>
    <w:rsid w:val="002D4C9A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44C"/>
    <w:rsid w:val="002F28ED"/>
    <w:rsid w:val="002F2A00"/>
    <w:rsid w:val="002F3968"/>
    <w:rsid w:val="002F5182"/>
    <w:rsid w:val="002F51AA"/>
    <w:rsid w:val="002F59D6"/>
    <w:rsid w:val="002F6DC2"/>
    <w:rsid w:val="002F73E8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2EA5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995"/>
    <w:rsid w:val="00312A26"/>
    <w:rsid w:val="00312F3C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93F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2778F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2A48"/>
    <w:rsid w:val="003430BD"/>
    <w:rsid w:val="003433F0"/>
    <w:rsid w:val="003444E0"/>
    <w:rsid w:val="0034635A"/>
    <w:rsid w:val="00346B3B"/>
    <w:rsid w:val="00346C62"/>
    <w:rsid w:val="003476B3"/>
    <w:rsid w:val="00347BB5"/>
    <w:rsid w:val="003509D0"/>
    <w:rsid w:val="00350F03"/>
    <w:rsid w:val="003513C6"/>
    <w:rsid w:val="00351905"/>
    <w:rsid w:val="00351BEA"/>
    <w:rsid w:val="00352D90"/>
    <w:rsid w:val="00352F58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8E0"/>
    <w:rsid w:val="00367DF1"/>
    <w:rsid w:val="003701E8"/>
    <w:rsid w:val="00371378"/>
    <w:rsid w:val="00371C7B"/>
    <w:rsid w:val="003723A8"/>
    <w:rsid w:val="00372B01"/>
    <w:rsid w:val="00372CF0"/>
    <w:rsid w:val="003732BD"/>
    <w:rsid w:val="0037360B"/>
    <w:rsid w:val="00373FBF"/>
    <w:rsid w:val="0037436F"/>
    <w:rsid w:val="003753DD"/>
    <w:rsid w:val="00375AA5"/>
    <w:rsid w:val="003763A2"/>
    <w:rsid w:val="00376437"/>
    <w:rsid w:val="00376739"/>
    <w:rsid w:val="00377211"/>
    <w:rsid w:val="0037760B"/>
    <w:rsid w:val="00377E78"/>
    <w:rsid w:val="0038130B"/>
    <w:rsid w:val="003819A7"/>
    <w:rsid w:val="00381D80"/>
    <w:rsid w:val="00382EB8"/>
    <w:rsid w:val="00384195"/>
    <w:rsid w:val="00384D1D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7FD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0FDD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763B"/>
    <w:rsid w:val="003B7A1B"/>
    <w:rsid w:val="003C0288"/>
    <w:rsid w:val="003C160F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4FAB"/>
    <w:rsid w:val="003D5830"/>
    <w:rsid w:val="003D59C0"/>
    <w:rsid w:val="003D5A84"/>
    <w:rsid w:val="003D5B01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6E78"/>
    <w:rsid w:val="003F733B"/>
    <w:rsid w:val="003F7478"/>
    <w:rsid w:val="003F76B6"/>
    <w:rsid w:val="003F7808"/>
    <w:rsid w:val="004003D5"/>
    <w:rsid w:val="004005FE"/>
    <w:rsid w:val="00400B45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BF8"/>
    <w:rsid w:val="00407CB8"/>
    <w:rsid w:val="004106C4"/>
    <w:rsid w:val="004119EB"/>
    <w:rsid w:val="00411D59"/>
    <w:rsid w:val="00411F98"/>
    <w:rsid w:val="0041249C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28C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4B6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467"/>
    <w:rsid w:val="00426CF6"/>
    <w:rsid w:val="0042743E"/>
    <w:rsid w:val="00427633"/>
    <w:rsid w:val="00430211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5DC9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223"/>
    <w:rsid w:val="00447AB8"/>
    <w:rsid w:val="00447AF2"/>
    <w:rsid w:val="00447AF4"/>
    <w:rsid w:val="00447F3C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0FF5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146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4D5"/>
    <w:rsid w:val="004936C2"/>
    <w:rsid w:val="00493943"/>
    <w:rsid w:val="00493A37"/>
    <w:rsid w:val="0049412C"/>
    <w:rsid w:val="00494222"/>
    <w:rsid w:val="0049457D"/>
    <w:rsid w:val="00494E00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9B0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078"/>
    <w:rsid w:val="004B6222"/>
    <w:rsid w:val="004B6526"/>
    <w:rsid w:val="004B685C"/>
    <w:rsid w:val="004B7001"/>
    <w:rsid w:val="004B75C6"/>
    <w:rsid w:val="004B77CD"/>
    <w:rsid w:val="004B7B6E"/>
    <w:rsid w:val="004B7E45"/>
    <w:rsid w:val="004B7F02"/>
    <w:rsid w:val="004C0B02"/>
    <w:rsid w:val="004C0F1F"/>
    <w:rsid w:val="004C1484"/>
    <w:rsid w:val="004C1596"/>
    <w:rsid w:val="004C1C85"/>
    <w:rsid w:val="004C2003"/>
    <w:rsid w:val="004C28BD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62B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27C"/>
    <w:rsid w:val="004E158D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616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6F82"/>
    <w:rsid w:val="004F7BD5"/>
    <w:rsid w:val="004F7E17"/>
    <w:rsid w:val="004F7EBC"/>
    <w:rsid w:val="004F7F95"/>
    <w:rsid w:val="00500223"/>
    <w:rsid w:val="005008E9"/>
    <w:rsid w:val="005009EA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23E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1DA5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36F85"/>
    <w:rsid w:val="00537CE8"/>
    <w:rsid w:val="00540EC2"/>
    <w:rsid w:val="005412FE"/>
    <w:rsid w:val="005415CE"/>
    <w:rsid w:val="00541709"/>
    <w:rsid w:val="0054243F"/>
    <w:rsid w:val="00542721"/>
    <w:rsid w:val="005436E5"/>
    <w:rsid w:val="005436E7"/>
    <w:rsid w:val="00543A4C"/>
    <w:rsid w:val="00543D43"/>
    <w:rsid w:val="005445CA"/>
    <w:rsid w:val="00545A2A"/>
    <w:rsid w:val="00545A7B"/>
    <w:rsid w:val="00545BAE"/>
    <w:rsid w:val="00546174"/>
    <w:rsid w:val="00546180"/>
    <w:rsid w:val="005464FA"/>
    <w:rsid w:val="0054694A"/>
    <w:rsid w:val="005472EC"/>
    <w:rsid w:val="0054738E"/>
    <w:rsid w:val="0054741E"/>
    <w:rsid w:val="005477E0"/>
    <w:rsid w:val="00547D96"/>
    <w:rsid w:val="005504DA"/>
    <w:rsid w:val="00551313"/>
    <w:rsid w:val="00551CA1"/>
    <w:rsid w:val="005520D7"/>
    <w:rsid w:val="005524BC"/>
    <w:rsid w:val="00552FD7"/>
    <w:rsid w:val="0055317B"/>
    <w:rsid w:val="005536D9"/>
    <w:rsid w:val="00553863"/>
    <w:rsid w:val="0055409A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45D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28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97FF6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4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2C08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7FD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647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13D"/>
    <w:rsid w:val="005F68E9"/>
    <w:rsid w:val="005F6A25"/>
    <w:rsid w:val="005F73AA"/>
    <w:rsid w:val="0060032C"/>
    <w:rsid w:val="00600616"/>
    <w:rsid w:val="00600A82"/>
    <w:rsid w:val="006013BF"/>
    <w:rsid w:val="00601449"/>
    <w:rsid w:val="00601543"/>
    <w:rsid w:val="0060170A"/>
    <w:rsid w:val="006017FD"/>
    <w:rsid w:val="00602054"/>
    <w:rsid w:val="0060357A"/>
    <w:rsid w:val="006037D9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1755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53D"/>
    <w:rsid w:val="00615E19"/>
    <w:rsid w:val="00616038"/>
    <w:rsid w:val="0061623A"/>
    <w:rsid w:val="00616CAA"/>
    <w:rsid w:val="00616F33"/>
    <w:rsid w:val="00617364"/>
    <w:rsid w:val="00617804"/>
    <w:rsid w:val="00617866"/>
    <w:rsid w:val="00620F8A"/>
    <w:rsid w:val="006211BF"/>
    <w:rsid w:val="006212D7"/>
    <w:rsid w:val="00621B80"/>
    <w:rsid w:val="00621BD3"/>
    <w:rsid w:val="00621C6C"/>
    <w:rsid w:val="00622363"/>
    <w:rsid w:val="00622390"/>
    <w:rsid w:val="0062271E"/>
    <w:rsid w:val="00622BD5"/>
    <w:rsid w:val="00623129"/>
    <w:rsid w:val="006231B1"/>
    <w:rsid w:val="0062320C"/>
    <w:rsid w:val="00623B5D"/>
    <w:rsid w:val="00624467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6A7E"/>
    <w:rsid w:val="00640F53"/>
    <w:rsid w:val="00641646"/>
    <w:rsid w:val="006418FF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5D61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679"/>
    <w:rsid w:val="00653861"/>
    <w:rsid w:val="00653AA7"/>
    <w:rsid w:val="00653E46"/>
    <w:rsid w:val="0065439C"/>
    <w:rsid w:val="006548D1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455"/>
    <w:rsid w:val="00667A91"/>
    <w:rsid w:val="00667FC8"/>
    <w:rsid w:val="006701BF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3CC7"/>
    <w:rsid w:val="00674562"/>
    <w:rsid w:val="00674D9B"/>
    <w:rsid w:val="00674FAA"/>
    <w:rsid w:val="00675294"/>
    <w:rsid w:val="006754D6"/>
    <w:rsid w:val="006767D2"/>
    <w:rsid w:val="0067707D"/>
    <w:rsid w:val="0067716E"/>
    <w:rsid w:val="006775AE"/>
    <w:rsid w:val="0067769E"/>
    <w:rsid w:val="0068058D"/>
    <w:rsid w:val="0068059B"/>
    <w:rsid w:val="00680E57"/>
    <w:rsid w:val="0068118E"/>
    <w:rsid w:val="006812F8"/>
    <w:rsid w:val="006815CF"/>
    <w:rsid w:val="00681809"/>
    <w:rsid w:val="00681F9B"/>
    <w:rsid w:val="00682095"/>
    <w:rsid w:val="0068262B"/>
    <w:rsid w:val="00682764"/>
    <w:rsid w:val="006834CE"/>
    <w:rsid w:val="006840CC"/>
    <w:rsid w:val="00685250"/>
    <w:rsid w:val="00686655"/>
    <w:rsid w:val="006869C6"/>
    <w:rsid w:val="00686D4F"/>
    <w:rsid w:val="00687003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B27"/>
    <w:rsid w:val="00691E2B"/>
    <w:rsid w:val="0069299A"/>
    <w:rsid w:val="00692F0C"/>
    <w:rsid w:val="00693A19"/>
    <w:rsid w:val="0069407F"/>
    <w:rsid w:val="006940BB"/>
    <w:rsid w:val="00694484"/>
    <w:rsid w:val="00694771"/>
    <w:rsid w:val="00694A33"/>
    <w:rsid w:val="00694EBB"/>
    <w:rsid w:val="00694F53"/>
    <w:rsid w:val="006953E8"/>
    <w:rsid w:val="00695AC8"/>
    <w:rsid w:val="00695F3B"/>
    <w:rsid w:val="006960EF"/>
    <w:rsid w:val="00696381"/>
    <w:rsid w:val="006964E5"/>
    <w:rsid w:val="00696D18"/>
    <w:rsid w:val="00697224"/>
    <w:rsid w:val="006A056E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53D9"/>
    <w:rsid w:val="006A552A"/>
    <w:rsid w:val="006A6A25"/>
    <w:rsid w:val="006A7362"/>
    <w:rsid w:val="006A7AE2"/>
    <w:rsid w:val="006A7CB1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62E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DC9"/>
    <w:rsid w:val="006B5E07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3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03D"/>
    <w:rsid w:val="006D0115"/>
    <w:rsid w:val="006D0387"/>
    <w:rsid w:val="006D0AF9"/>
    <w:rsid w:val="006D1721"/>
    <w:rsid w:val="006D1FFA"/>
    <w:rsid w:val="006D244C"/>
    <w:rsid w:val="006D29EA"/>
    <w:rsid w:val="006D312F"/>
    <w:rsid w:val="006D3946"/>
    <w:rsid w:val="006D3AE3"/>
    <w:rsid w:val="006D3FD4"/>
    <w:rsid w:val="006D420E"/>
    <w:rsid w:val="006D4426"/>
    <w:rsid w:val="006D4965"/>
    <w:rsid w:val="006D4A6A"/>
    <w:rsid w:val="006D4C7C"/>
    <w:rsid w:val="006D4F66"/>
    <w:rsid w:val="006D500F"/>
    <w:rsid w:val="006D57E0"/>
    <w:rsid w:val="006D5E7B"/>
    <w:rsid w:val="006D67CA"/>
    <w:rsid w:val="006D6BA3"/>
    <w:rsid w:val="006D6CDF"/>
    <w:rsid w:val="006D6E65"/>
    <w:rsid w:val="006D71C2"/>
    <w:rsid w:val="006D7440"/>
    <w:rsid w:val="006D7D4C"/>
    <w:rsid w:val="006E064B"/>
    <w:rsid w:val="006E06A3"/>
    <w:rsid w:val="006E159B"/>
    <w:rsid w:val="006E199C"/>
    <w:rsid w:val="006E1E07"/>
    <w:rsid w:val="006E201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146"/>
    <w:rsid w:val="006F1712"/>
    <w:rsid w:val="006F1DE0"/>
    <w:rsid w:val="006F2300"/>
    <w:rsid w:val="006F35B4"/>
    <w:rsid w:val="006F3E3E"/>
    <w:rsid w:val="006F3F1A"/>
    <w:rsid w:val="006F5898"/>
    <w:rsid w:val="006F5DC5"/>
    <w:rsid w:val="006F6AB5"/>
    <w:rsid w:val="006F77A5"/>
    <w:rsid w:val="006F7C35"/>
    <w:rsid w:val="007001AE"/>
    <w:rsid w:val="0070038C"/>
    <w:rsid w:val="007009E6"/>
    <w:rsid w:val="007018F3"/>
    <w:rsid w:val="00701F50"/>
    <w:rsid w:val="007029AA"/>
    <w:rsid w:val="00702E43"/>
    <w:rsid w:val="00702EC3"/>
    <w:rsid w:val="0070322E"/>
    <w:rsid w:val="0070324A"/>
    <w:rsid w:val="00703484"/>
    <w:rsid w:val="0070377D"/>
    <w:rsid w:val="00703E39"/>
    <w:rsid w:val="0070412E"/>
    <w:rsid w:val="00705065"/>
    <w:rsid w:val="007058C4"/>
    <w:rsid w:val="00705A36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2FB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4B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BF9"/>
    <w:rsid w:val="00734F75"/>
    <w:rsid w:val="00735296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26E2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3F2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1C8"/>
    <w:rsid w:val="007678E6"/>
    <w:rsid w:val="007678FF"/>
    <w:rsid w:val="007702BF"/>
    <w:rsid w:val="007714B8"/>
    <w:rsid w:val="0077164E"/>
    <w:rsid w:val="00771BA0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628"/>
    <w:rsid w:val="00777A0D"/>
    <w:rsid w:val="00777E6E"/>
    <w:rsid w:val="0078029D"/>
    <w:rsid w:val="00780B5A"/>
    <w:rsid w:val="00780C89"/>
    <w:rsid w:val="007810B1"/>
    <w:rsid w:val="007816A2"/>
    <w:rsid w:val="00781DD5"/>
    <w:rsid w:val="00782DCA"/>
    <w:rsid w:val="00782FB2"/>
    <w:rsid w:val="00783107"/>
    <w:rsid w:val="00783D3A"/>
    <w:rsid w:val="007847A1"/>
    <w:rsid w:val="00784A84"/>
    <w:rsid w:val="00785098"/>
    <w:rsid w:val="0078696B"/>
    <w:rsid w:val="00787509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6D9F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23"/>
    <w:rsid w:val="007C1BB2"/>
    <w:rsid w:val="007C211C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7AA"/>
    <w:rsid w:val="007D1C70"/>
    <w:rsid w:val="007D22FB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9F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3C8"/>
    <w:rsid w:val="008045D3"/>
    <w:rsid w:val="00804AB5"/>
    <w:rsid w:val="00804F41"/>
    <w:rsid w:val="0080521F"/>
    <w:rsid w:val="0080537B"/>
    <w:rsid w:val="008059F8"/>
    <w:rsid w:val="00805A8B"/>
    <w:rsid w:val="008062B4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413"/>
    <w:rsid w:val="008117F1"/>
    <w:rsid w:val="00811A31"/>
    <w:rsid w:val="00811E64"/>
    <w:rsid w:val="00812B29"/>
    <w:rsid w:val="008131ED"/>
    <w:rsid w:val="008134E4"/>
    <w:rsid w:val="00813B78"/>
    <w:rsid w:val="008146F8"/>
    <w:rsid w:val="008151FC"/>
    <w:rsid w:val="00815545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2D9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8F7"/>
    <w:rsid w:val="00832978"/>
    <w:rsid w:val="00832C2F"/>
    <w:rsid w:val="00832E4C"/>
    <w:rsid w:val="008331AF"/>
    <w:rsid w:val="008336B3"/>
    <w:rsid w:val="008344EC"/>
    <w:rsid w:val="008345A6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528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7DF6"/>
    <w:rsid w:val="008500B9"/>
    <w:rsid w:val="00850213"/>
    <w:rsid w:val="0085036D"/>
    <w:rsid w:val="008504A9"/>
    <w:rsid w:val="00850D5F"/>
    <w:rsid w:val="008511D4"/>
    <w:rsid w:val="00851512"/>
    <w:rsid w:val="00852423"/>
    <w:rsid w:val="00852493"/>
    <w:rsid w:val="008527BE"/>
    <w:rsid w:val="00853B5E"/>
    <w:rsid w:val="00853C16"/>
    <w:rsid w:val="00853D1D"/>
    <w:rsid w:val="00853E34"/>
    <w:rsid w:val="00854CDE"/>
    <w:rsid w:val="008561B0"/>
    <w:rsid w:val="00856DED"/>
    <w:rsid w:val="00856F40"/>
    <w:rsid w:val="0085734E"/>
    <w:rsid w:val="00857B33"/>
    <w:rsid w:val="00857D95"/>
    <w:rsid w:val="00857FB7"/>
    <w:rsid w:val="008604ED"/>
    <w:rsid w:val="00860B4A"/>
    <w:rsid w:val="00860C60"/>
    <w:rsid w:val="00862D21"/>
    <w:rsid w:val="00863233"/>
    <w:rsid w:val="00863BE0"/>
    <w:rsid w:val="00864AAF"/>
    <w:rsid w:val="00864B3C"/>
    <w:rsid w:val="008651FD"/>
    <w:rsid w:val="00865BFE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3E0"/>
    <w:rsid w:val="008806AC"/>
    <w:rsid w:val="008807AB"/>
    <w:rsid w:val="00880E76"/>
    <w:rsid w:val="0088129D"/>
    <w:rsid w:val="008817CA"/>
    <w:rsid w:val="00881ABF"/>
    <w:rsid w:val="00881B6A"/>
    <w:rsid w:val="008824E2"/>
    <w:rsid w:val="008831E6"/>
    <w:rsid w:val="00883B11"/>
    <w:rsid w:val="00883BD6"/>
    <w:rsid w:val="00883CA6"/>
    <w:rsid w:val="00884869"/>
    <w:rsid w:val="00884CCD"/>
    <w:rsid w:val="00884EAF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7F3"/>
    <w:rsid w:val="00891C30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4E01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5B7"/>
    <w:rsid w:val="008D262F"/>
    <w:rsid w:val="008D269E"/>
    <w:rsid w:val="008D2CD1"/>
    <w:rsid w:val="008D2EC1"/>
    <w:rsid w:val="008D305A"/>
    <w:rsid w:val="008D345A"/>
    <w:rsid w:val="008D431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2E4"/>
    <w:rsid w:val="008F0AE9"/>
    <w:rsid w:val="008F107D"/>
    <w:rsid w:val="008F12CD"/>
    <w:rsid w:val="008F13B3"/>
    <w:rsid w:val="008F1537"/>
    <w:rsid w:val="008F1944"/>
    <w:rsid w:val="008F29F7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213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260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6D36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D8A"/>
    <w:rsid w:val="00914368"/>
    <w:rsid w:val="0091461C"/>
    <w:rsid w:val="0091597B"/>
    <w:rsid w:val="00915ECD"/>
    <w:rsid w:val="009163BB"/>
    <w:rsid w:val="00916799"/>
    <w:rsid w:val="00916DC5"/>
    <w:rsid w:val="00916F8E"/>
    <w:rsid w:val="00917169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1FD"/>
    <w:rsid w:val="00927CFE"/>
    <w:rsid w:val="00927D92"/>
    <w:rsid w:val="009302C1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59F7"/>
    <w:rsid w:val="009362CB"/>
    <w:rsid w:val="009362E3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C23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2E77"/>
    <w:rsid w:val="00963B1C"/>
    <w:rsid w:val="00964211"/>
    <w:rsid w:val="00964CAA"/>
    <w:rsid w:val="00965EAD"/>
    <w:rsid w:val="00965EED"/>
    <w:rsid w:val="00966853"/>
    <w:rsid w:val="009673C2"/>
    <w:rsid w:val="00967EF4"/>
    <w:rsid w:val="00970373"/>
    <w:rsid w:val="009705F5"/>
    <w:rsid w:val="00971039"/>
    <w:rsid w:val="009711C1"/>
    <w:rsid w:val="00971502"/>
    <w:rsid w:val="009718D1"/>
    <w:rsid w:val="009719E3"/>
    <w:rsid w:val="00971B0A"/>
    <w:rsid w:val="00971CF8"/>
    <w:rsid w:val="00972155"/>
    <w:rsid w:val="0097271E"/>
    <w:rsid w:val="00972EAC"/>
    <w:rsid w:val="009736A2"/>
    <w:rsid w:val="00973AB1"/>
    <w:rsid w:val="00973F77"/>
    <w:rsid w:val="0097451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E00"/>
    <w:rsid w:val="00985F6F"/>
    <w:rsid w:val="0098665B"/>
    <w:rsid w:val="0098720F"/>
    <w:rsid w:val="0099029B"/>
    <w:rsid w:val="00990389"/>
    <w:rsid w:val="00990AD3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8F0"/>
    <w:rsid w:val="00995A40"/>
    <w:rsid w:val="00996661"/>
    <w:rsid w:val="00996C04"/>
    <w:rsid w:val="00996DB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44B"/>
    <w:rsid w:val="009D06AA"/>
    <w:rsid w:val="009D0EDA"/>
    <w:rsid w:val="009D190C"/>
    <w:rsid w:val="009D1BC1"/>
    <w:rsid w:val="009D20FB"/>
    <w:rsid w:val="009D21B1"/>
    <w:rsid w:val="009D286F"/>
    <w:rsid w:val="009D2A51"/>
    <w:rsid w:val="009D30A0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538"/>
    <w:rsid w:val="009E7E7F"/>
    <w:rsid w:val="009F0EBC"/>
    <w:rsid w:val="009F25EF"/>
    <w:rsid w:val="009F28B2"/>
    <w:rsid w:val="009F2CF9"/>
    <w:rsid w:val="009F3103"/>
    <w:rsid w:val="009F3268"/>
    <w:rsid w:val="009F3575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5FE"/>
    <w:rsid w:val="00A10AA2"/>
    <w:rsid w:val="00A10D42"/>
    <w:rsid w:val="00A11038"/>
    <w:rsid w:val="00A11459"/>
    <w:rsid w:val="00A11539"/>
    <w:rsid w:val="00A116A0"/>
    <w:rsid w:val="00A1194F"/>
    <w:rsid w:val="00A11A45"/>
    <w:rsid w:val="00A11D2A"/>
    <w:rsid w:val="00A11E57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092"/>
    <w:rsid w:val="00A167BE"/>
    <w:rsid w:val="00A16CB8"/>
    <w:rsid w:val="00A17240"/>
    <w:rsid w:val="00A17836"/>
    <w:rsid w:val="00A17D67"/>
    <w:rsid w:val="00A20256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320"/>
    <w:rsid w:val="00A307F8"/>
    <w:rsid w:val="00A30923"/>
    <w:rsid w:val="00A30955"/>
    <w:rsid w:val="00A30C07"/>
    <w:rsid w:val="00A315E3"/>
    <w:rsid w:val="00A3161F"/>
    <w:rsid w:val="00A321FC"/>
    <w:rsid w:val="00A328A2"/>
    <w:rsid w:val="00A33A22"/>
    <w:rsid w:val="00A33AA6"/>
    <w:rsid w:val="00A34927"/>
    <w:rsid w:val="00A34971"/>
    <w:rsid w:val="00A34BB5"/>
    <w:rsid w:val="00A353DD"/>
    <w:rsid w:val="00A35D34"/>
    <w:rsid w:val="00A35E0B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3B9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68B"/>
    <w:rsid w:val="00A53D14"/>
    <w:rsid w:val="00A53F81"/>
    <w:rsid w:val="00A54101"/>
    <w:rsid w:val="00A541D5"/>
    <w:rsid w:val="00A541D6"/>
    <w:rsid w:val="00A54971"/>
    <w:rsid w:val="00A549C2"/>
    <w:rsid w:val="00A557E1"/>
    <w:rsid w:val="00A5584F"/>
    <w:rsid w:val="00A55D21"/>
    <w:rsid w:val="00A560EE"/>
    <w:rsid w:val="00A56496"/>
    <w:rsid w:val="00A564DD"/>
    <w:rsid w:val="00A56D21"/>
    <w:rsid w:val="00A56F71"/>
    <w:rsid w:val="00A574D5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76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BD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8A5"/>
    <w:rsid w:val="00A94B7F"/>
    <w:rsid w:val="00A9514C"/>
    <w:rsid w:val="00A95474"/>
    <w:rsid w:val="00A95541"/>
    <w:rsid w:val="00A9561D"/>
    <w:rsid w:val="00A961E9"/>
    <w:rsid w:val="00A9654E"/>
    <w:rsid w:val="00A96E8C"/>
    <w:rsid w:val="00A9744F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A7E6D"/>
    <w:rsid w:val="00AB0146"/>
    <w:rsid w:val="00AB01E1"/>
    <w:rsid w:val="00AB029F"/>
    <w:rsid w:val="00AB0F11"/>
    <w:rsid w:val="00AB119D"/>
    <w:rsid w:val="00AB11B3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8A1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2C32"/>
    <w:rsid w:val="00AC3983"/>
    <w:rsid w:val="00AC3CAC"/>
    <w:rsid w:val="00AC42A0"/>
    <w:rsid w:val="00AC446E"/>
    <w:rsid w:val="00AC5919"/>
    <w:rsid w:val="00AC5CDE"/>
    <w:rsid w:val="00AC60C8"/>
    <w:rsid w:val="00AC62F6"/>
    <w:rsid w:val="00AC6F54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A46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413B"/>
    <w:rsid w:val="00AE49F5"/>
    <w:rsid w:val="00AE4CAB"/>
    <w:rsid w:val="00AE569E"/>
    <w:rsid w:val="00AE5CF4"/>
    <w:rsid w:val="00AE63D0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145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BD3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B66"/>
    <w:rsid w:val="00B15EE5"/>
    <w:rsid w:val="00B16043"/>
    <w:rsid w:val="00B16EB8"/>
    <w:rsid w:val="00B16FE3"/>
    <w:rsid w:val="00B1705C"/>
    <w:rsid w:val="00B171C4"/>
    <w:rsid w:val="00B177DD"/>
    <w:rsid w:val="00B20411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78"/>
    <w:rsid w:val="00B345DF"/>
    <w:rsid w:val="00B34E1C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2FB7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0F7"/>
    <w:rsid w:val="00B51ADB"/>
    <w:rsid w:val="00B51B01"/>
    <w:rsid w:val="00B51CE5"/>
    <w:rsid w:val="00B51D56"/>
    <w:rsid w:val="00B523D4"/>
    <w:rsid w:val="00B52990"/>
    <w:rsid w:val="00B52A7D"/>
    <w:rsid w:val="00B532D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5B"/>
    <w:rsid w:val="00B6666A"/>
    <w:rsid w:val="00B66823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BA1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6DCD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2C35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4A5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601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28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4C9"/>
    <w:rsid w:val="00BE3938"/>
    <w:rsid w:val="00BE3C14"/>
    <w:rsid w:val="00BE3F2A"/>
    <w:rsid w:val="00BE446D"/>
    <w:rsid w:val="00BE48AB"/>
    <w:rsid w:val="00BE5C5C"/>
    <w:rsid w:val="00BE5E0F"/>
    <w:rsid w:val="00BE6476"/>
    <w:rsid w:val="00BE6BE8"/>
    <w:rsid w:val="00BE7386"/>
    <w:rsid w:val="00BE7811"/>
    <w:rsid w:val="00BF0769"/>
    <w:rsid w:val="00BF0D9F"/>
    <w:rsid w:val="00BF1E71"/>
    <w:rsid w:val="00BF1F18"/>
    <w:rsid w:val="00BF2241"/>
    <w:rsid w:val="00BF3763"/>
    <w:rsid w:val="00BF3C2F"/>
    <w:rsid w:val="00BF3E3B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55F"/>
    <w:rsid w:val="00C0272F"/>
    <w:rsid w:val="00C03240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0D87"/>
    <w:rsid w:val="00C211BB"/>
    <w:rsid w:val="00C21C2D"/>
    <w:rsid w:val="00C21D61"/>
    <w:rsid w:val="00C225DB"/>
    <w:rsid w:val="00C226A0"/>
    <w:rsid w:val="00C226C5"/>
    <w:rsid w:val="00C236CB"/>
    <w:rsid w:val="00C23755"/>
    <w:rsid w:val="00C2376C"/>
    <w:rsid w:val="00C23B19"/>
    <w:rsid w:val="00C2400B"/>
    <w:rsid w:val="00C240C2"/>
    <w:rsid w:val="00C247D9"/>
    <w:rsid w:val="00C24E1C"/>
    <w:rsid w:val="00C252D8"/>
    <w:rsid w:val="00C254C0"/>
    <w:rsid w:val="00C25B77"/>
    <w:rsid w:val="00C261C8"/>
    <w:rsid w:val="00C265B1"/>
    <w:rsid w:val="00C26D18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922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47A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4EA"/>
    <w:rsid w:val="00C55DB6"/>
    <w:rsid w:val="00C55F89"/>
    <w:rsid w:val="00C5603A"/>
    <w:rsid w:val="00C5622B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CBD"/>
    <w:rsid w:val="00C67F32"/>
    <w:rsid w:val="00C67FD1"/>
    <w:rsid w:val="00C701AD"/>
    <w:rsid w:val="00C701B9"/>
    <w:rsid w:val="00C70567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2C81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D45"/>
    <w:rsid w:val="00C94014"/>
    <w:rsid w:val="00C94D44"/>
    <w:rsid w:val="00C9521B"/>
    <w:rsid w:val="00C95C33"/>
    <w:rsid w:val="00C95D1A"/>
    <w:rsid w:val="00C9663D"/>
    <w:rsid w:val="00C96C10"/>
    <w:rsid w:val="00C96EB5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856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6A1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7B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3BF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28C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0F9D"/>
    <w:rsid w:val="00CE1400"/>
    <w:rsid w:val="00CE19B0"/>
    <w:rsid w:val="00CE1D65"/>
    <w:rsid w:val="00CE1FA4"/>
    <w:rsid w:val="00CE2880"/>
    <w:rsid w:val="00CE317D"/>
    <w:rsid w:val="00CE395B"/>
    <w:rsid w:val="00CE3E8B"/>
    <w:rsid w:val="00CE4455"/>
    <w:rsid w:val="00CE5127"/>
    <w:rsid w:val="00CE5275"/>
    <w:rsid w:val="00CE5854"/>
    <w:rsid w:val="00CE5A1D"/>
    <w:rsid w:val="00CE5C95"/>
    <w:rsid w:val="00CE6419"/>
    <w:rsid w:val="00CE65D3"/>
    <w:rsid w:val="00CE6D8D"/>
    <w:rsid w:val="00CE74FB"/>
    <w:rsid w:val="00CE77D7"/>
    <w:rsid w:val="00CE7A20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D00213"/>
    <w:rsid w:val="00D0032D"/>
    <w:rsid w:val="00D00C8E"/>
    <w:rsid w:val="00D00FAA"/>
    <w:rsid w:val="00D0145D"/>
    <w:rsid w:val="00D01D01"/>
    <w:rsid w:val="00D02916"/>
    <w:rsid w:val="00D02F12"/>
    <w:rsid w:val="00D0369A"/>
    <w:rsid w:val="00D03B59"/>
    <w:rsid w:val="00D03BBC"/>
    <w:rsid w:val="00D03F86"/>
    <w:rsid w:val="00D0429F"/>
    <w:rsid w:val="00D04858"/>
    <w:rsid w:val="00D05CDC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561F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069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9BA"/>
    <w:rsid w:val="00D45BE4"/>
    <w:rsid w:val="00D45CF5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08C"/>
    <w:rsid w:val="00D64400"/>
    <w:rsid w:val="00D64F3A"/>
    <w:rsid w:val="00D650BD"/>
    <w:rsid w:val="00D65CEF"/>
    <w:rsid w:val="00D66097"/>
    <w:rsid w:val="00D663C2"/>
    <w:rsid w:val="00D66713"/>
    <w:rsid w:val="00D66EA7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38E"/>
    <w:rsid w:val="00D73AF1"/>
    <w:rsid w:val="00D7444F"/>
    <w:rsid w:val="00D75372"/>
    <w:rsid w:val="00D75548"/>
    <w:rsid w:val="00D777D1"/>
    <w:rsid w:val="00D77A7F"/>
    <w:rsid w:val="00D77E1C"/>
    <w:rsid w:val="00D80196"/>
    <w:rsid w:val="00D80242"/>
    <w:rsid w:val="00D8079C"/>
    <w:rsid w:val="00D808D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86B80"/>
    <w:rsid w:val="00D86FB3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5744"/>
    <w:rsid w:val="00D97157"/>
    <w:rsid w:val="00D979C7"/>
    <w:rsid w:val="00D97CD5"/>
    <w:rsid w:val="00D97F49"/>
    <w:rsid w:val="00DA05BD"/>
    <w:rsid w:val="00DA05BF"/>
    <w:rsid w:val="00DA07E4"/>
    <w:rsid w:val="00DA0D2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98"/>
    <w:rsid w:val="00DA6FC2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2CC1"/>
    <w:rsid w:val="00DD34BB"/>
    <w:rsid w:val="00DD420E"/>
    <w:rsid w:val="00DD4AB1"/>
    <w:rsid w:val="00DD4EC8"/>
    <w:rsid w:val="00DD5261"/>
    <w:rsid w:val="00DD532B"/>
    <w:rsid w:val="00DD56C6"/>
    <w:rsid w:val="00DD60E6"/>
    <w:rsid w:val="00DD63F8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36C0"/>
    <w:rsid w:val="00DE4584"/>
    <w:rsid w:val="00DE4999"/>
    <w:rsid w:val="00DE6147"/>
    <w:rsid w:val="00DE6416"/>
    <w:rsid w:val="00DF011D"/>
    <w:rsid w:val="00DF0E4C"/>
    <w:rsid w:val="00DF14F5"/>
    <w:rsid w:val="00DF20C1"/>
    <w:rsid w:val="00DF3273"/>
    <w:rsid w:val="00DF39DE"/>
    <w:rsid w:val="00DF408D"/>
    <w:rsid w:val="00DF46AC"/>
    <w:rsid w:val="00DF46FA"/>
    <w:rsid w:val="00DF4964"/>
    <w:rsid w:val="00DF6592"/>
    <w:rsid w:val="00DF6E07"/>
    <w:rsid w:val="00DF6F9D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270"/>
    <w:rsid w:val="00E07822"/>
    <w:rsid w:val="00E07880"/>
    <w:rsid w:val="00E1049D"/>
    <w:rsid w:val="00E107BF"/>
    <w:rsid w:val="00E10C40"/>
    <w:rsid w:val="00E111C0"/>
    <w:rsid w:val="00E11B2D"/>
    <w:rsid w:val="00E11BC8"/>
    <w:rsid w:val="00E11D99"/>
    <w:rsid w:val="00E12D38"/>
    <w:rsid w:val="00E13479"/>
    <w:rsid w:val="00E13944"/>
    <w:rsid w:val="00E13CA8"/>
    <w:rsid w:val="00E145B9"/>
    <w:rsid w:val="00E146D2"/>
    <w:rsid w:val="00E148FE"/>
    <w:rsid w:val="00E153CB"/>
    <w:rsid w:val="00E15B8F"/>
    <w:rsid w:val="00E15C7A"/>
    <w:rsid w:val="00E15DFA"/>
    <w:rsid w:val="00E15E24"/>
    <w:rsid w:val="00E16575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A0B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CA1"/>
    <w:rsid w:val="00E36D0A"/>
    <w:rsid w:val="00E370A6"/>
    <w:rsid w:val="00E374EA"/>
    <w:rsid w:val="00E37696"/>
    <w:rsid w:val="00E4011A"/>
    <w:rsid w:val="00E4016E"/>
    <w:rsid w:val="00E40E60"/>
    <w:rsid w:val="00E41AF3"/>
    <w:rsid w:val="00E41D54"/>
    <w:rsid w:val="00E4219A"/>
    <w:rsid w:val="00E42A50"/>
    <w:rsid w:val="00E42F06"/>
    <w:rsid w:val="00E42FA5"/>
    <w:rsid w:val="00E43B3E"/>
    <w:rsid w:val="00E45425"/>
    <w:rsid w:val="00E45CDE"/>
    <w:rsid w:val="00E45D70"/>
    <w:rsid w:val="00E460F0"/>
    <w:rsid w:val="00E461C6"/>
    <w:rsid w:val="00E464AA"/>
    <w:rsid w:val="00E464E5"/>
    <w:rsid w:val="00E46AD0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390E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3DA0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D5A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97D6E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6D11"/>
    <w:rsid w:val="00EA757E"/>
    <w:rsid w:val="00EA7860"/>
    <w:rsid w:val="00EB018E"/>
    <w:rsid w:val="00EB04B9"/>
    <w:rsid w:val="00EB0B40"/>
    <w:rsid w:val="00EB0E42"/>
    <w:rsid w:val="00EB0E7D"/>
    <w:rsid w:val="00EB139D"/>
    <w:rsid w:val="00EB142C"/>
    <w:rsid w:val="00EB2720"/>
    <w:rsid w:val="00EB3C45"/>
    <w:rsid w:val="00EB45CE"/>
    <w:rsid w:val="00EB4682"/>
    <w:rsid w:val="00EB4A86"/>
    <w:rsid w:val="00EB4B16"/>
    <w:rsid w:val="00EB52E0"/>
    <w:rsid w:val="00EB5362"/>
    <w:rsid w:val="00EB53DD"/>
    <w:rsid w:val="00EB5C37"/>
    <w:rsid w:val="00EB6CB9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526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81D"/>
    <w:rsid w:val="00EC5A44"/>
    <w:rsid w:val="00EC5A9E"/>
    <w:rsid w:val="00EC5C69"/>
    <w:rsid w:val="00EC5F80"/>
    <w:rsid w:val="00EC61AF"/>
    <w:rsid w:val="00EC64DE"/>
    <w:rsid w:val="00EC664B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07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04"/>
    <w:rsid w:val="00EE25B1"/>
    <w:rsid w:val="00EE33EB"/>
    <w:rsid w:val="00EE3BDD"/>
    <w:rsid w:val="00EE4179"/>
    <w:rsid w:val="00EE45C2"/>
    <w:rsid w:val="00EE4697"/>
    <w:rsid w:val="00EE47B8"/>
    <w:rsid w:val="00EE550A"/>
    <w:rsid w:val="00EE5791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45F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4F36"/>
    <w:rsid w:val="00EF4FD0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110"/>
    <w:rsid w:val="00F033CC"/>
    <w:rsid w:val="00F03916"/>
    <w:rsid w:val="00F03A94"/>
    <w:rsid w:val="00F03AFD"/>
    <w:rsid w:val="00F03E83"/>
    <w:rsid w:val="00F04104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22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665"/>
    <w:rsid w:val="00F4498C"/>
    <w:rsid w:val="00F44C33"/>
    <w:rsid w:val="00F44D73"/>
    <w:rsid w:val="00F453BF"/>
    <w:rsid w:val="00F45526"/>
    <w:rsid w:val="00F45E11"/>
    <w:rsid w:val="00F46114"/>
    <w:rsid w:val="00F46193"/>
    <w:rsid w:val="00F4669B"/>
    <w:rsid w:val="00F47023"/>
    <w:rsid w:val="00F472D0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25A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6CE5"/>
    <w:rsid w:val="00F67BD9"/>
    <w:rsid w:val="00F70782"/>
    <w:rsid w:val="00F709F1"/>
    <w:rsid w:val="00F70BAE"/>
    <w:rsid w:val="00F715FA"/>
    <w:rsid w:val="00F7184E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196"/>
    <w:rsid w:val="00F91677"/>
    <w:rsid w:val="00F919D7"/>
    <w:rsid w:val="00F919E5"/>
    <w:rsid w:val="00F91AF2"/>
    <w:rsid w:val="00F91D60"/>
    <w:rsid w:val="00F921D5"/>
    <w:rsid w:val="00F92A73"/>
    <w:rsid w:val="00F92F40"/>
    <w:rsid w:val="00F93006"/>
    <w:rsid w:val="00F931B0"/>
    <w:rsid w:val="00F93367"/>
    <w:rsid w:val="00F93512"/>
    <w:rsid w:val="00F9390F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A88"/>
    <w:rsid w:val="00FA2067"/>
    <w:rsid w:val="00FA31F5"/>
    <w:rsid w:val="00FA3322"/>
    <w:rsid w:val="00FA3C0B"/>
    <w:rsid w:val="00FA40A9"/>
    <w:rsid w:val="00FA4AE1"/>
    <w:rsid w:val="00FA5152"/>
    <w:rsid w:val="00FA5296"/>
    <w:rsid w:val="00FA585C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3B9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D02"/>
    <w:rsid w:val="00FC3E6D"/>
    <w:rsid w:val="00FC4076"/>
    <w:rsid w:val="00FC473D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7BD"/>
    <w:rsid w:val="00FD0923"/>
    <w:rsid w:val="00FD0C08"/>
    <w:rsid w:val="00FD0C1E"/>
    <w:rsid w:val="00FD0CA6"/>
    <w:rsid w:val="00FD16A5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647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2BA9"/>
    <w:rsid w:val="00FF33FF"/>
    <w:rsid w:val="00FF3405"/>
    <w:rsid w:val="00FF3540"/>
    <w:rsid w:val="00FF39FF"/>
    <w:rsid w:val="00FF3DAF"/>
    <w:rsid w:val="00FF51C2"/>
    <w:rsid w:val="00FF57C9"/>
    <w:rsid w:val="00FF5C7A"/>
    <w:rsid w:val="00FF62CA"/>
    <w:rsid w:val="00FF63B0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4821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147</cp:revision>
  <dcterms:created xsi:type="dcterms:W3CDTF">2025-03-20T21:12:00Z</dcterms:created>
  <dcterms:modified xsi:type="dcterms:W3CDTF">2025-03-28T18:20:00Z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